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R5-252433</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3903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18.6.1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NR SA FR1-FR1 Cell re-selection with TN carrier for Satellite Access in 14.1.12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NR_NTN_enh_plus_CT-UEConTest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2025-05-09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ascii="Arial" w:hAnsi="Arial" w:cs="Times New Roman" w:eastAsiaTheme="minorEastAsia"/>
                <w:lang w:val="en-US" w:eastAsia="ja-JP"/>
              </w:rPr>
              <w:t>Rel-18  NR SA FR1-FR1 Cell re-selection with TN carrier for Satellite Access in 14.1.12 is currently missing in the specification. This CR adds this test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ascii="Arial" w:hAnsi="Arial" w:cs="Times New Roman" w:eastAsiaTheme="minorEastAsia"/>
                <w:lang w:eastAsia="ja-JP"/>
              </w:rPr>
              <w:t>Added new NTN test case 14.1.12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ascii="Arial" w:hAnsi="Arial" w:cs="Times New Roman" w:eastAsiaTheme="minorEastAsia"/>
                <w:lang w:eastAsia="ja-JP"/>
              </w:rPr>
              <w:t>Test case would be missing in the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14.1.0.4, </w:t>
            </w:r>
            <w:r>
              <w:t>14.1.12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hint="eastAsia" w:ascii="Arial" w:hAnsi="Arial" w:eastAsia="??" w:cs="Times New Roman"/>
          <w:b w:val="0"/>
          <w:bCs/>
          <w:color w:val="FF0000"/>
          <w:sz w:val="32"/>
          <w:highlight w:val="none"/>
          <w:lang w:val="en-GB" w:eastAsia="ja-JP" w:bidi="ar-SA"/>
        </w:rPr>
      </w:pPr>
      <w:r>
        <w:rPr>
          <w:rFonts w:hint="eastAsia" w:ascii="Arial" w:hAnsi="Arial" w:eastAsia="??" w:cs="Times New Roman"/>
          <w:b w:val="0"/>
          <w:bCs/>
          <w:color w:val="FF0000"/>
          <w:sz w:val="32"/>
          <w:highlight w:val="none"/>
          <w:lang w:val="en-GB" w:eastAsia="ja-JP" w:bidi="ar-SA"/>
        </w:rPr>
        <w:t>&lt;&lt; Start of Changes &gt;&gt;</w:t>
      </w:r>
    </w:p>
    <w:p>
      <w:pPr>
        <w:pStyle w:val="5"/>
        <w:rPr>
          <w:ins w:id="0" w:author="China Unicom" w:date="2025-05-09T17:17:53Z"/>
          <w:lang w:eastAsia="zh-CN"/>
        </w:rPr>
      </w:pPr>
      <w:ins w:id="1" w:author="China Unicom" w:date="2025-05-09T17:17:53Z">
        <w:r>
          <w:rPr>
            <w:rFonts w:cs="Arial"/>
            <w:szCs w:val="24"/>
          </w:rPr>
          <w:t>14.1.0.</w:t>
        </w:r>
      </w:ins>
      <w:ins w:id="2" w:author="China Unicom" w:date="2025-05-09T17:17:53Z">
        <w:r>
          <w:rPr>
            <w:rFonts w:hint="eastAsia" w:eastAsia="宋体" w:cs="Arial"/>
            <w:szCs w:val="24"/>
            <w:lang w:val="en-US" w:eastAsia="zh-CN"/>
          </w:rPr>
          <w:t>4</w:t>
        </w:r>
      </w:ins>
      <w:ins w:id="3" w:author="China Unicom" w:date="2025-05-09T17:17:53Z">
        <w:r>
          <w:rPr>
            <w:lang w:eastAsia="zh-CN"/>
          </w:rPr>
          <w:tab/>
        </w:r>
      </w:ins>
      <w:ins w:id="4" w:author="China Unicom" w:date="2025-05-09T17:17:53Z">
        <w:r>
          <w:rPr>
            <w:lang w:eastAsia="zh-CN"/>
          </w:rPr>
          <w:t>Measurements of inter-frequency NR cells</w:t>
        </w:r>
      </w:ins>
      <w:ins w:id="5" w:author="China Unicom" w:date="2025-05-09T17:17:53Z">
        <w:r>
          <w:rPr>
            <w:rFonts w:hint="eastAsia"/>
            <w:lang w:eastAsia="zh-CN"/>
          </w:rPr>
          <w:t xml:space="preserve"> with TN carrier</w:t>
        </w:r>
      </w:ins>
    </w:p>
    <w:p>
      <w:pPr>
        <w:rPr>
          <w:ins w:id="6" w:author="China Unicom" w:date="2025-05-09T17:17:53Z"/>
          <w:rFonts w:eastAsia="宋体"/>
          <w:lang w:eastAsia="zh-CN"/>
        </w:rPr>
      </w:pPr>
      <w:ins w:id="7" w:author="China Unicom" w:date="2025-05-09T17:17:53Z">
        <w:r>
          <w:rPr>
            <w:rFonts w:hint="eastAsia" w:eastAsia="宋体"/>
            <w:lang w:eastAsia="zh-CN"/>
          </w:rPr>
          <w:t>This clause applies for the inter-frequency cell re-selection for TN carriers, and NTN carriers if configured. The requirements in clau</w:t>
        </w:r>
      </w:ins>
      <w:ins w:id="8" w:author="China Unicom" w:date="2025-05-09T17:17:53Z">
        <w:r>
          <w:rPr>
            <w:rFonts w:hint="eastAsia" w:eastAsia="宋体"/>
            <w:highlight w:val="none"/>
            <w:shd w:val="clear"/>
            <w:lang w:eastAsia="zh-CN"/>
          </w:rPr>
          <w:t xml:space="preserve">se </w:t>
        </w:r>
      </w:ins>
      <w:ins w:id="9" w:author="China Unicom" w:date="2025-05-09T17:17:53Z">
        <w:r>
          <w:rPr>
            <w:rFonts w:cs="Arial"/>
            <w:szCs w:val="24"/>
            <w:highlight w:val="none"/>
            <w:shd w:val="clear"/>
          </w:rPr>
          <w:t>14.1.0.</w:t>
        </w:r>
      </w:ins>
      <w:ins w:id="10" w:author="China Unicom" w:date="2025-05-09T17:17:53Z">
        <w:r>
          <w:rPr>
            <w:rFonts w:hint="eastAsia" w:eastAsia="宋体" w:cs="Arial"/>
            <w:szCs w:val="24"/>
            <w:highlight w:val="none"/>
            <w:shd w:val="clear"/>
            <w:lang w:val="en-US" w:eastAsia="zh-CN"/>
          </w:rPr>
          <w:t>4</w:t>
        </w:r>
      </w:ins>
      <w:ins w:id="11" w:author="China Unicom" w:date="2025-05-09T17:17:53Z">
        <w:r>
          <w:rPr>
            <w:rFonts w:hint="eastAsia" w:eastAsia="宋体"/>
            <w:highlight w:val="none"/>
            <w:shd w:val="clear"/>
            <w:lang w:eastAsia="zh-CN"/>
          </w:rPr>
          <w:t xml:space="preserve"> app</w:t>
        </w:r>
      </w:ins>
      <w:ins w:id="12" w:author="China Unicom" w:date="2025-05-09T17:17:53Z">
        <w:r>
          <w:rPr>
            <w:rFonts w:hint="eastAsia" w:eastAsia="宋体"/>
            <w:lang w:eastAsia="zh-CN"/>
          </w:rPr>
          <w:t>ly provided that network provides SIB19 and UE is configured with and one or more TN carriers.</w:t>
        </w:r>
      </w:ins>
    </w:p>
    <w:p>
      <w:pPr>
        <w:rPr>
          <w:ins w:id="13" w:author="China Unicom" w:date="2025-05-09T17:17:53Z"/>
        </w:rPr>
      </w:pPr>
      <w:ins w:id="14" w:author="China Unicom" w:date="2025-05-09T17:17:53Z">
        <w:r>
          <w:rPr>
            <w:lang w:eastAsia="ja-JP"/>
          </w:rPr>
          <w:t>UE is allowed to skip TN neighbour cells measurement in an area where there is no coverage of the frequency based on the provided TN cell coverage information and UE GNSS position information.</w:t>
        </w:r>
      </w:ins>
      <w:ins w:id="15" w:author="China Unicom" w:date="2025-05-09T17:17:53Z">
        <w:r>
          <w:rPr>
            <w:lang w:val="en-US" w:eastAsia="zh-CN"/>
          </w:rPr>
          <w:t xml:space="preserve"> </w:t>
        </w:r>
      </w:ins>
      <w:ins w:id="16" w:author="China Unicom" w:date="2025-05-09T17:17:53Z">
        <w:r>
          <w:rPr>
            <w:rFonts w:hint="eastAsia" w:eastAsia="宋体"/>
            <w:lang w:val="en-US" w:eastAsia="zh-CN"/>
          </w:rPr>
          <w:t xml:space="preserve">Otherwise, </w:t>
        </w:r>
      </w:ins>
      <w:ins w:id="17" w:author="China Unicom" w:date="2025-05-09T17:17:53Z">
        <w:r>
          <w:rPr>
            <w:bCs/>
          </w:rPr>
          <w:t xml:space="preserve">UE shall perform TN measurement if its estimated distance to </w:t>
        </w:r>
      </w:ins>
      <w:ins w:id="18" w:author="China Unicom" w:date="2025-05-09T17:17:53Z">
        <w:r>
          <w:rPr>
            <w:bCs/>
            <w:i/>
            <w:iCs/>
          </w:rPr>
          <w:t>tn-ReferenceLocation</w:t>
        </w:r>
      </w:ins>
      <w:ins w:id="19" w:author="China Unicom" w:date="2025-05-09T17:17:53Z">
        <w:r>
          <w:rPr>
            <w:bCs/>
          </w:rPr>
          <w:t xml:space="preserve"> is smaller than </w:t>
        </w:r>
      </w:ins>
      <w:ins w:id="20" w:author="China Unicom" w:date="2025-05-09T17:17:53Z">
        <w:r>
          <w:rPr>
            <w:bCs/>
            <w:i/>
            <w:iCs/>
          </w:rPr>
          <w:t>tn-DistanceRadius</w:t>
        </w:r>
      </w:ins>
      <w:ins w:id="21" w:author="China Unicom" w:date="2025-05-09T17:17:53Z">
        <w:r>
          <w:rPr>
            <w:bCs/>
          </w:rPr>
          <w:t xml:space="preserve">. The requirements apply provided that the actual distance between UE to </w:t>
        </w:r>
      </w:ins>
      <w:ins w:id="22" w:author="China Unicom" w:date="2025-05-09T17:17:53Z">
        <w:r>
          <w:rPr>
            <w:bCs/>
            <w:i/>
            <w:iCs/>
          </w:rPr>
          <w:t xml:space="preserve">tn-ReferenceLocation </w:t>
        </w:r>
      </w:ins>
      <w:ins w:id="23" w:author="China Unicom" w:date="2025-05-09T17:17:53Z">
        <w:r>
          <w:rPr>
            <w:bCs/>
          </w:rPr>
          <w:t xml:space="preserve">is smaller than </w:t>
        </w:r>
      </w:ins>
      <w:ins w:id="24" w:author="China Unicom" w:date="2025-05-09T17:17:53Z">
        <w:r>
          <w:rPr>
            <w:bCs/>
            <w:i/>
            <w:iCs/>
          </w:rPr>
          <w:t>tn-DistanceRadius</w:t>
        </w:r>
      </w:ins>
      <w:ins w:id="25" w:author="China Unicom" w:date="2025-05-09T17:17:53Z">
        <w:r>
          <w:rPr>
            <w:bCs/>
          </w:rPr>
          <w:t xml:space="preserve"> – 50m</w:t>
        </w:r>
      </w:ins>
      <w:ins w:id="26" w:author="China Unicom" w:date="2025-05-09T17:17:53Z">
        <w:r>
          <w:rPr>
            <w:rFonts w:hint="eastAsia" w:eastAsia="宋体"/>
            <w:bCs/>
            <w:lang w:val="en-US" w:eastAsia="zh-CN"/>
          </w:rPr>
          <w:t>.</w:t>
        </w:r>
      </w:ins>
      <w:ins w:id="27" w:author="China Unicom" w:date="2025-05-09T17:17:53Z">
        <w:r>
          <w:rPr>
            <w:lang w:val="en-US" w:eastAsia="zh-CN"/>
          </w:rPr>
          <w:t>T</w:t>
        </w:r>
      </w:ins>
      <w:ins w:id="28" w:author="China Unicom" w:date="2025-05-09T17:17:53Z">
        <w:r>
          <w:rPr>
            <w:lang w:eastAsia="zh-CN"/>
          </w:rPr>
          <w:t>his clau</w:t>
        </w:r>
      </w:ins>
      <w:ins w:id="29" w:author="China Unicom" w:date="2025-05-09T17:17:53Z">
        <w:r>
          <w:rPr>
            <w:rFonts w:hint="eastAsia"/>
            <w:lang w:val="en-US" w:eastAsia="zh-CN"/>
          </w:rPr>
          <w:t>s</w:t>
        </w:r>
      </w:ins>
      <w:ins w:id="30" w:author="China Unicom" w:date="2025-05-09T17:17:53Z">
        <w:r>
          <w:rPr>
            <w:lang w:eastAsia="zh-CN"/>
          </w:rPr>
          <w:t xml:space="preserve">e considers the inter-frequency cell reselection from NTN to TN in </w:t>
        </w:r>
      </w:ins>
      <w:ins w:id="31" w:author="China Unicom" w:date="2025-05-09T17:17:53Z">
        <w:r>
          <w:rPr/>
          <w:t>FR1.</w:t>
        </w:r>
      </w:ins>
    </w:p>
    <w:p>
      <w:pPr>
        <w:rPr>
          <w:ins w:id="32" w:author="China Unicom" w:date="2025-05-09T17:17:53Z"/>
        </w:rPr>
      </w:pPr>
      <w:ins w:id="33" w:author="China Unicom" w:date="2025-05-09T17:17:53Z">
        <w: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pPr>
        <w:rPr>
          <w:ins w:id="34" w:author="China Unicom" w:date="2025-05-09T17:17:53Z"/>
        </w:rPr>
      </w:pPr>
      <w:ins w:id="35" w:author="China Unicom" w:date="2025-05-09T17:17:53Z">
        <w:r>
          <w:rPr/>
          <w:t>If Srxlev &gt; S</w:t>
        </w:r>
      </w:ins>
      <w:ins w:id="36" w:author="China Unicom" w:date="2025-05-09T17:17:53Z">
        <w:r>
          <w:rPr>
            <w:vertAlign w:val="subscript"/>
          </w:rPr>
          <w:t>nonIntraSearchP</w:t>
        </w:r>
      </w:ins>
      <w:ins w:id="37" w:author="China Unicom" w:date="2025-05-09T17:17:53Z">
        <w:r>
          <w:rPr/>
          <w:t xml:space="preserve"> and Squal &gt; S</w:t>
        </w:r>
      </w:ins>
      <w:ins w:id="38" w:author="China Unicom" w:date="2025-05-09T17:17:53Z">
        <w:r>
          <w:rPr>
            <w:vertAlign w:val="subscript"/>
          </w:rPr>
          <w:t>nonIntraSearchQ</w:t>
        </w:r>
      </w:ins>
      <w:ins w:id="39" w:author="China Unicom" w:date="2025-05-09T17:17:53Z">
        <w:r>
          <w:rPr/>
          <w:t xml:space="preserve">, and the distance between UE and serving cell reference location is smaller than </w:t>
        </w:r>
      </w:ins>
      <w:ins w:id="40" w:author="China Unicom" w:date="2025-05-09T17:17:53Z">
        <w:r>
          <w:rPr>
            <w:i/>
          </w:rPr>
          <w:t>distanceThresh</w:t>
        </w:r>
      </w:ins>
      <w:ins w:id="41" w:author="China Unicom" w:date="2025-05-09T17:17:53Z">
        <w:r>
          <w:rPr/>
          <w:t xml:space="preserve"> if </w:t>
        </w:r>
      </w:ins>
      <w:ins w:id="42" w:author="China Unicom" w:date="2025-05-09T17:17:53Z">
        <w:r>
          <w:rPr>
            <w:i/>
          </w:rPr>
          <w:t>distanceThresh</w:t>
        </w:r>
      </w:ins>
      <w:ins w:id="43" w:author="China Unicom" w:date="2025-05-09T17:17:53Z">
        <w:r>
          <w:rPr/>
          <w:t xml:space="preserve"> is configured and UE has location information, then the UE shall search for inter-frequency layers of higher priority at least every T</w:t>
        </w:r>
      </w:ins>
      <w:ins w:id="44" w:author="China Unicom" w:date="2025-05-09T17:17:53Z">
        <w:r>
          <w:rPr>
            <w:vertAlign w:val="subscript"/>
          </w:rPr>
          <w:t xml:space="preserve">higher_priority_search </w:t>
        </w:r>
      </w:ins>
      <w:ins w:id="45" w:author="China Unicom" w:date="2025-05-09T17:17:53Z">
        <w:r>
          <w:rPr/>
          <w:t>where T</w:t>
        </w:r>
      </w:ins>
      <w:ins w:id="46" w:author="China Unicom" w:date="2025-05-09T17:17:53Z">
        <w:r>
          <w:rPr>
            <w:vertAlign w:val="subscript"/>
          </w:rPr>
          <w:t>higher_priority_search</w:t>
        </w:r>
      </w:ins>
      <w:ins w:id="47" w:author="China Unicom" w:date="2025-05-09T17:17:53Z">
        <w:r>
          <w:rPr/>
          <w:t xml:space="preserve"> is described in clause 4.2C.2.9</w:t>
        </w:r>
      </w:ins>
      <w:ins w:id="48" w:author="China Unicom" w:date="2025-05-09T17:17:53Z">
        <w:r>
          <w:rPr>
            <w:rFonts w:hint="eastAsia" w:eastAsia="宋体"/>
            <w:highlight w:val="none"/>
            <w:shd w:val="clear"/>
            <w:lang w:val="en-US" w:eastAsia="zh-CN"/>
          </w:rPr>
          <w:t xml:space="preserve"> </w:t>
        </w:r>
      </w:ins>
      <w:ins w:id="49" w:author="China Unicom" w:date="2025-05-09T17:17:53Z">
        <w:r>
          <w:rPr>
            <w:rFonts w:hint="eastAsia" w:eastAsia="宋体" w:cs="v4.2.0"/>
            <w:highlight w:val="none"/>
            <w:shd w:val="clear"/>
            <w:lang w:val="en-US" w:eastAsia="zh-CN"/>
          </w:rPr>
          <w:t>in</w:t>
        </w:r>
      </w:ins>
      <w:ins w:id="50" w:author="China Unicom" w:date="2025-05-09T17:17:53Z">
        <w:r>
          <w:rPr>
            <w:rFonts w:cs="v4.2.0"/>
            <w:highlight w:val="none"/>
            <w:shd w:val="clear"/>
          </w:rPr>
          <w:t xml:space="preserve"> </w:t>
        </w:r>
      </w:ins>
      <w:ins w:id="51" w:author="China Unicom" w:date="2025-05-09T17:17:53Z">
        <w:r>
          <w:rPr>
            <w:highlight w:val="none"/>
            <w:shd w:val="clear"/>
          </w:rPr>
          <w:t>TS 38.133 [6]</w:t>
        </w:r>
      </w:ins>
      <w:ins w:id="52" w:author="China Unicom" w:date="2025-05-09T17:17:53Z">
        <w:r>
          <w:rPr/>
          <w:t>.</w:t>
        </w:r>
      </w:ins>
    </w:p>
    <w:p>
      <w:pPr>
        <w:rPr>
          <w:ins w:id="53" w:author="China Unicom" w:date="2025-05-09T17:17:53Z"/>
          <w:rFonts w:cs="v4.2.0"/>
        </w:rPr>
      </w:pPr>
      <w:ins w:id="54" w:author="China Unicom" w:date="2025-05-09T17:17:53Z">
        <w:r>
          <w:rPr/>
          <w:t>If Srxlev ≤ S</w:t>
        </w:r>
      </w:ins>
      <w:ins w:id="55" w:author="China Unicom" w:date="2025-05-09T17:17:53Z">
        <w:r>
          <w:rPr>
            <w:vertAlign w:val="subscript"/>
          </w:rPr>
          <w:t>nonIntraSearchP</w:t>
        </w:r>
      </w:ins>
      <w:ins w:id="56" w:author="China Unicom" w:date="2025-05-09T17:17:53Z">
        <w:r>
          <w:rPr/>
          <w:t xml:space="preserve"> or Squal ≤ S</w:t>
        </w:r>
      </w:ins>
      <w:ins w:id="57" w:author="China Unicom" w:date="2025-05-09T17:17:53Z">
        <w:r>
          <w:rPr>
            <w:vertAlign w:val="subscript"/>
          </w:rPr>
          <w:t>nonIntraSearchQ</w:t>
        </w:r>
      </w:ins>
      <w:ins w:id="58" w:author="China Unicom" w:date="2025-05-09T17:17:53Z">
        <w:r>
          <w:rPr/>
          <w:t xml:space="preserve">, or the distance between UE and serving cell reference location is larger than </w:t>
        </w:r>
      </w:ins>
      <w:ins w:id="59" w:author="China Unicom" w:date="2025-05-09T17:17:53Z">
        <w:r>
          <w:rPr>
            <w:i/>
          </w:rPr>
          <w:t>distanceThresh</w:t>
        </w:r>
      </w:ins>
      <w:ins w:id="60" w:author="China Unicom" w:date="2025-05-09T17:17:53Z">
        <w:r>
          <w:rPr/>
          <w:t xml:space="preserve"> if </w:t>
        </w:r>
      </w:ins>
      <w:ins w:id="61" w:author="China Unicom" w:date="2025-05-09T17:17:53Z">
        <w:r>
          <w:rPr>
            <w:i/>
          </w:rPr>
          <w:t>distanceThresh</w:t>
        </w:r>
      </w:ins>
      <w:ins w:id="62" w:author="China Unicom" w:date="2025-05-09T17:17:53Z">
        <w:r>
          <w:rPr/>
          <w:t xml:space="preserve"> is configured and UE has location information, then the UE shall search for and measure inter-frequency layers of higher, equal or lower priority in preparation for possible reselection. The requirements apply provided that the distance exceeds the </w:t>
        </w:r>
      </w:ins>
      <w:ins w:id="63" w:author="China Unicom" w:date="2025-05-09T17:17:53Z">
        <w:r>
          <w:rPr>
            <w:i/>
          </w:rPr>
          <w:t>distanceThresh</w:t>
        </w:r>
      </w:ins>
      <w:ins w:id="64" w:author="China Unicom" w:date="2025-05-09T17:17:53Z">
        <w:r>
          <w:rPr/>
          <w:t xml:space="preserve"> by a margin of 50 m. In this scenario, the minimum rate at which the UE is required to search for and measure higher priority layers shall be the same as that defined below in this clause.</w:t>
        </w:r>
      </w:ins>
    </w:p>
    <w:p>
      <w:pPr>
        <w:rPr>
          <w:ins w:id="65" w:author="China Unicom" w:date="2025-05-09T17:17:53Z"/>
          <w:rFonts w:cs="v4.2.0"/>
        </w:rPr>
      </w:pPr>
      <w:ins w:id="66" w:author="China Unicom" w:date="2025-05-09T17:17:53Z">
        <w:r>
          <w:rPr>
            <w:rFonts w:cs="v4.2.0"/>
          </w:rPr>
          <w:t>The UE shall be able to evaluate whether a newly detectable inter-frequency cell meets the reselection criteria defined in TS 3</w:t>
        </w:r>
      </w:ins>
      <w:ins w:id="67" w:author="China Unicom" w:date="2025-05-09T17:17:53Z">
        <w:r>
          <w:rPr>
            <w:rFonts w:cs="v4.2.0"/>
            <w:lang w:eastAsia="zh-CN"/>
          </w:rPr>
          <w:t>8</w:t>
        </w:r>
      </w:ins>
      <w:ins w:id="68" w:author="China Unicom" w:date="2025-05-09T17:17:53Z">
        <w:r>
          <w:rPr>
            <w:rFonts w:cs="v4.2.0"/>
          </w:rPr>
          <w:t xml:space="preserve">.304 [1] within </w:t>
        </w:r>
      </w:ins>
      <w:ins w:id="69" w:author="China Unicom" w:date="2025-05-09T17:17:53Z">
        <w:r>
          <w:rPr>
            <w:rFonts w:eastAsia="等线"/>
            <w:lang w:val="en-US" w:eastAsia="zh-CN"/>
          </w:rPr>
          <w:t>K</w:t>
        </w:r>
      </w:ins>
      <w:ins w:id="70" w:author="China Unicom" w:date="2025-05-09T17:17:53Z">
        <w:r>
          <w:rPr>
            <w:rFonts w:eastAsia="等线"/>
            <w:vertAlign w:val="subscript"/>
            <w:lang w:val="en-US" w:eastAsia="zh-CN"/>
          </w:rPr>
          <w:t>carrier_TN</w:t>
        </w:r>
      </w:ins>
      <w:ins w:id="71" w:author="China Unicom" w:date="2025-05-09T17:17:53Z">
        <w:r>
          <w:rPr>
            <w:rFonts w:eastAsia="等线"/>
            <w:lang w:val="en-US" w:eastAsia="zh-CN"/>
          </w:rPr>
          <w:t xml:space="preserve"> * T</w:t>
        </w:r>
      </w:ins>
      <w:ins w:id="72" w:author="China Unicom" w:date="2025-05-09T17:17:53Z">
        <w:r>
          <w:rPr>
            <w:rFonts w:eastAsia="等线"/>
            <w:vertAlign w:val="subscript"/>
            <w:lang w:val="en-US" w:eastAsia="zh-CN"/>
          </w:rPr>
          <w:t>detect,NR_Inter_TN</w:t>
        </w:r>
      </w:ins>
      <w:ins w:id="73" w:author="China Unicom" w:date="2025-05-09T17:17:53Z">
        <w:r>
          <w:rPr>
            <w:rFonts w:eastAsia="等线"/>
            <w:lang w:val="en-US" w:eastAsia="zh-CN"/>
          </w:rPr>
          <w:t xml:space="preserve"> +  </w:t>
        </w:r>
      </w:ins>
      <m:oMath>
        <m:nary>
          <m:naryPr>
            <m:chr m:val="∑"/>
            <m:limLoc m:val="subSup"/>
            <m:ctrlPr>
              <w:ins w:id="74" w:author="China Unicom" w:date="2025-05-09T17:17:53Z">
                <w:rPr>
                  <w:rFonts w:ascii="Cambria Math" w:hAnsi="Cambria Math" w:eastAsia="等线" w:cs="v4.2.0"/>
                  <w:lang w:val="en-US" w:eastAsia="zh-CN"/>
                </w:rPr>
              </w:ins>
            </m:ctrlPr>
          </m:naryPr>
          <m:sub>
            <w:ins w:id="75" w:author="China Unicom" w:date="2025-05-09T17:17:53Z">
              <m:r>
                <m:rPr>
                  <m:sty m:val="p"/>
                </m:rPr>
                <w:rPr>
                  <w:rFonts w:ascii="Cambria Math" w:hAnsi="Cambria Math" w:eastAsia="等线" w:cs="v4.2.0"/>
                  <w:lang w:val="en-US" w:eastAsia="zh-CN"/>
                </w:rPr>
                <m:t>i=1</m:t>
              </m:r>
            </w:ins>
            <m:ctrlPr>
              <w:ins w:id="76" w:author="China Unicom" w:date="2025-05-09T17:17:53Z">
                <w:rPr>
                  <w:rFonts w:ascii="Cambria Math" w:hAnsi="Cambria Math" w:eastAsia="等线" w:cs="v4.2.0"/>
                  <w:lang w:val="en-US" w:eastAsia="zh-CN"/>
                </w:rPr>
              </w:ins>
            </m:ctrlPr>
          </m:sub>
          <m:sup>
            <m:sSub>
              <m:sSubPr>
                <m:ctrlPr>
                  <w:ins w:id="77" w:author="China Unicom" w:date="2025-05-09T17:17:53Z">
                    <w:rPr>
                      <w:rFonts w:ascii="Cambria Math" w:hAnsi="Cambria Math" w:eastAsia="等线" w:cs="v4.2.0"/>
                      <w:lang w:val="en-US" w:eastAsia="zh-CN"/>
                    </w:rPr>
                  </w:ins>
                </m:ctrlPr>
              </m:sSubPr>
              <m:e>
                <w:ins w:id="78" w:author="China Unicom" w:date="2025-05-09T17:17:53Z">
                  <m:r>
                    <m:rPr>
                      <m:sty m:val="p"/>
                    </m:rPr>
                    <w:rPr>
                      <w:rFonts w:ascii="Cambria Math" w:hAnsi="Cambria Math" w:eastAsia="等线" w:cs="v4.2.0"/>
                      <w:lang w:val="en-US" w:eastAsia="zh-CN"/>
                    </w:rPr>
                    <m:t>K</m:t>
                  </m:r>
                </w:ins>
                <m:ctrlPr>
                  <w:ins w:id="79" w:author="China Unicom" w:date="2025-05-09T17:17:53Z">
                    <w:rPr>
                      <w:rFonts w:ascii="Cambria Math" w:hAnsi="Cambria Math" w:eastAsia="等线" w:cs="v4.2.0"/>
                      <w:lang w:val="en-US" w:eastAsia="zh-CN"/>
                    </w:rPr>
                  </w:ins>
                </m:ctrlPr>
              </m:e>
              <m:sub>
                <w:ins w:id="80" w:author="China Unicom" w:date="2025-05-09T17:17:53Z">
                  <m:r>
                    <m:rPr>
                      <m:sty m:val="p"/>
                    </m:rPr>
                    <w:rPr>
                      <w:rFonts w:ascii="Cambria Math" w:hAnsi="Cambria Math" w:eastAsia="等线" w:cs="v4.2.0"/>
                      <w:lang w:val="en-US" w:eastAsia="zh-CN"/>
                    </w:rPr>
                    <m:t>carrier_NTN</m:t>
                  </m:r>
                </w:ins>
                <m:ctrlPr>
                  <w:ins w:id="81" w:author="China Unicom" w:date="2025-05-09T17:17:53Z">
                    <w:rPr>
                      <w:rFonts w:ascii="Cambria Math" w:hAnsi="Cambria Math" w:eastAsia="等线" w:cs="v4.2.0"/>
                      <w:lang w:val="en-US" w:eastAsia="zh-CN"/>
                    </w:rPr>
                  </w:ins>
                </m:ctrlPr>
              </m:sub>
            </m:sSub>
            <m:ctrlPr>
              <w:ins w:id="82" w:author="China Unicom" w:date="2025-05-09T17:17:53Z">
                <w:rPr>
                  <w:rFonts w:ascii="Cambria Math" w:hAnsi="Cambria Math" w:eastAsia="等线" w:cs="v4.2.0"/>
                  <w:lang w:val="en-US" w:eastAsia="zh-CN"/>
                </w:rPr>
              </w:ins>
            </m:ctrlPr>
          </m:sup>
          <m:e>
            <m:sSub>
              <m:sSubPr>
                <m:ctrlPr>
                  <w:ins w:id="83" w:author="China Unicom" w:date="2025-05-09T17:17:53Z">
                    <w:rPr>
                      <w:rFonts w:ascii="Cambria Math" w:hAnsi="Cambria Math" w:eastAsia="等线" w:cs="v4.2.0"/>
                      <w:lang w:val="en-US" w:eastAsia="zh-CN"/>
                    </w:rPr>
                  </w:ins>
                </m:ctrlPr>
              </m:sSubPr>
              <m:e>
                <w:ins w:id="84" w:author="China Unicom" w:date="2025-05-09T17:17:53Z">
                  <m:r>
                    <m:rPr>
                      <m:sty m:val="p"/>
                    </m:rPr>
                    <w:rPr>
                      <w:rFonts w:ascii="Cambria Math" w:hAnsi="Cambria Math" w:eastAsia="等线" w:cs="v4.2.0"/>
                      <w:lang w:val="en-US" w:eastAsia="zh-CN"/>
                    </w:rPr>
                    <m:t>K</m:t>
                  </m:r>
                </w:ins>
                <m:ctrlPr>
                  <w:ins w:id="85" w:author="China Unicom" w:date="2025-05-09T17:17:53Z">
                    <w:rPr>
                      <w:rFonts w:ascii="Cambria Math" w:hAnsi="Cambria Math" w:eastAsia="等线" w:cs="v4.2.0"/>
                      <w:lang w:val="en-US" w:eastAsia="zh-CN"/>
                    </w:rPr>
                  </w:ins>
                </m:ctrlPr>
              </m:e>
              <m:sub>
                <w:ins w:id="86" w:author="China Unicom" w:date="2025-05-09T17:17:53Z">
                  <m:r>
                    <m:rPr>
                      <m:sty m:val="p"/>
                    </m:rPr>
                    <w:rPr>
                      <w:rFonts w:ascii="Cambria Math" w:hAnsi="Cambria Math" w:eastAsia="等线" w:cs="v4.2.0"/>
                      <w:lang w:val="en-US" w:eastAsia="zh-CN"/>
                    </w:rPr>
                    <m:t>multi_SMTC,i</m:t>
                  </m:r>
                </w:ins>
                <m:ctrlPr>
                  <w:ins w:id="87" w:author="China Unicom" w:date="2025-05-09T17:17:53Z">
                    <w:rPr>
                      <w:rFonts w:ascii="Cambria Math" w:hAnsi="Cambria Math" w:eastAsia="等线" w:cs="v4.2.0"/>
                      <w:lang w:val="en-US" w:eastAsia="zh-CN"/>
                    </w:rPr>
                  </w:ins>
                </m:ctrlPr>
              </m:sub>
            </m:sSub>
            <w:ins w:id="88" w:author="China Unicom" w:date="2025-05-09T17:17:53Z">
              <m:r>
                <m:rPr>
                  <m:sty m:val="p"/>
                </m:rPr>
                <w:rPr>
                  <w:rFonts w:ascii="Cambria Math" w:hAnsi="Cambria Math" w:eastAsia="等线" w:cs="v4.2.0"/>
                  <w:lang w:val="en-US" w:eastAsia="zh-CN"/>
                </w:rPr>
                <m:t>∗</m:t>
              </m:r>
            </w:ins>
            <m:sSub>
              <m:sSubPr>
                <m:ctrlPr>
                  <w:ins w:id="89" w:author="China Unicom" w:date="2025-05-09T17:17:53Z">
                    <w:rPr>
                      <w:rFonts w:ascii="Cambria Math" w:hAnsi="Cambria Math" w:eastAsia="等线" w:cs="v4.2.0"/>
                      <w:lang w:val="en-US" w:eastAsia="zh-CN"/>
                    </w:rPr>
                  </w:ins>
                </m:ctrlPr>
              </m:sSubPr>
              <m:e>
                <w:ins w:id="90" w:author="China Unicom" w:date="2025-05-09T17:17:53Z">
                  <m:r>
                    <m:rPr>
                      <m:sty m:val="p"/>
                    </m:rPr>
                    <w:rPr>
                      <w:rFonts w:ascii="Cambria Math" w:hAnsi="Cambria Math" w:eastAsia="等线" w:cs="v4.2.0"/>
                      <w:lang w:val="en-US" w:eastAsia="zh-CN"/>
                    </w:rPr>
                    <m:t>T</m:t>
                  </m:r>
                </w:ins>
                <m:ctrlPr>
                  <w:ins w:id="91" w:author="China Unicom" w:date="2025-05-09T17:17:53Z">
                    <w:rPr>
                      <w:rFonts w:ascii="Cambria Math" w:hAnsi="Cambria Math" w:eastAsia="等线" w:cs="v4.2.0"/>
                      <w:lang w:val="en-US" w:eastAsia="zh-CN"/>
                    </w:rPr>
                  </w:ins>
                </m:ctrlPr>
              </m:e>
              <m:sub>
                <w:ins w:id="92" w:author="China Unicom" w:date="2025-05-09T17:17:53Z">
                  <m:r>
                    <m:rPr>
                      <m:sty m:val="p"/>
                    </m:rPr>
                    <w:rPr>
                      <w:rFonts w:ascii="Cambria Math" w:hAnsi="Cambria Math" w:eastAsia="等线" w:cs="v4.2.0"/>
                      <w:lang w:val="en-US" w:eastAsia="zh-CN"/>
                    </w:rPr>
                    <m:t>detect,NR_Inter_NTN</m:t>
                  </m:r>
                </w:ins>
                <m:ctrlPr>
                  <w:ins w:id="93" w:author="China Unicom" w:date="2025-05-09T17:17:53Z">
                    <w:rPr>
                      <w:rFonts w:ascii="Cambria Math" w:hAnsi="Cambria Math" w:eastAsia="等线" w:cs="v4.2.0"/>
                      <w:lang w:val="en-US" w:eastAsia="zh-CN"/>
                    </w:rPr>
                  </w:ins>
                </m:ctrlPr>
              </m:sub>
            </m:sSub>
            <m:ctrlPr>
              <w:ins w:id="94" w:author="China Unicom" w:date="2025-05-09T17:17:53Z">
                <w:rPr>
                  <w:rFonts w:ascii="Cambria Math" w:hAnsi="Cambria Math" w:eastAsia="等线" w:cs="v4.2.0"/>
                  <w:lang w:val="en-US" w:eastAsia="zh-CN"/>
                </w:rPr>
              </w:ins>
            </m:ctrlPr>
          </m:e>
        </m:nary>
      </m:oMath>
      <w:ins w:id="95" w:author="China Unicom" w:date="2025-05-09T17:17:53Z">
        <w:r>
          <w:rPr>
            <w:rFonts w:hint="eastAsia" w:cs="v4.2.0"/>
            <w:lang w:eastAsia="zh-CN"/>
          </w:rPr>
          <w:t xml:space="preserve"> </w:t>
        </w:r>
      </w:ins>
      <w:ins w:id="96" w:author="China Unicom" w:date="2025-05-09T17:17:53Z">
        <w:r>
          <w:rPr>
            <w:rFonts w:cs="v4.2.0"/>
          </w:rPr>
          <w:t xml:space="preserve">if the UE does not support the feature for enhanced RRM requirements defined in </w:t>
        </w:r>
      </w:ins>
      <w:ins w:id="97" w:author="China Unicom" w:date="2025-05-09T17:17:53Z">
        <w:r>
          <w:rPr/>
          <w:t>TS 38.306 [14]</w:t>
        </w:r>
      </w:ins>
      <w:ins w:id="98" w:author="China Unicom" w:date="2025-05-09T17:17:53Z">
        <w:r>
          <w:rPr>
            <w:rFonts w:cs="v4.2.0"/>
          </w:rPr>
          <w:t xml:space="preserve">  or if the </w:t>
        </w:r>
      </w:ins>
      <w:ins w:id="99" w:author="China Unicom" w:date="2025-05-09T17:17:53Z">
        <w:r>
          <w:rPr>
            <w:i/>
          </w:rPr>
          <w:t>enhancedMeasurementLEO-r17</w:t>
        </w:r>
      </w:ins>
      <w:ins w:id="100" w:author="China Unicom" w:date="2025-05-09T17:17:53Z">
        <w:r>
          <w:rPr>
            <w:rFonts w:cs="v4.2.0"/>
          </w:rPr>
          <w:t xml:space="preserve"> is not enabled, or within</w:t>
        </w:r>
      </w:ins>
      <w:ins w:id="101" w:author="China Unicom" w:date="2025-05-09T17:17:53Z">
        <w:r>
          <w:rPr>
            <w:rFonts w:eastAsia="等线"/>
            <w:lang w:val="en-US" w:eastAsia="zh-CN"/>
          </w:rPr>
          <w:t>K</w:t>
        </w:r>
      </w:ins>
      <w:ins w:id="102" w:author="China Unicom" w:date="2025-05-09T17:17:53Z">
        <w:r>
          <w:rPr>
            <w:rFonts w:eastAsia="等线"/>
            <w:vertAlign w:val="subscript"/>
            <w:lang w:val="en-US" w:eastAsia="zh-CN"/>
          </w:rPr>
          <w:t>carrier_TN</w:t>
        </w:r>
      </w:ins>
      <w:ins w:id="103" w:author="China Unicom" w:date="2025-05-09T17:17:53Z">
        <w:r>
          <w:rPr>
            <w:rFonts w:eastAsia="等线"/>
            <w:lang w:val="en-US" w:eastAsia="zh-CN"/>
          </w:rPr>
          <w:t xml:space="preserve"> * T</w:t>
        </w:r>
      </w:ins>
      <w:ins w:id="104" w:author="China Unicom" w:date="2025-05-09T17:17:53Z">
        <w:r>
          <w:rPr>
            <w:rFonts w:eastAsia="等线"/>
            <w:vertAlign w:val="subscript"/>
            <w:lang w:val="en-US" w:eastAsia="zh-CN"/>
          </w:rPr>
          <w:t>detect,NR_Inter_TN</w:t>
        </w:r>
      </w:ins>
      <w:ins w:id="105" w:author="China Unicom" w:date="2025-05-09T17:17:53Z">
        <w:r>
          <w:rPr>
            <w:rFonts w:eastAsia="等线"/>
            <w:lang w:val="en-US" w:eastAsia="zh-CN"/>
          </w:rPr>
          <w:t xml:space="preserve"> +  </w:t>
        </w:r>
      </w:ins>
      <m:oMath>
        <m:nary>
          <m:naryPr>
            <m:chr m:val="∑"/>
            <m:limLoc m:val="subSup"/>
            <m:ctrlPr>
              <w:ins w:id="106" w:author="China Unicom" w:date="2025-05-09T17:17:53Z">
                <w:rPr>
                  <w:rFonts w:ascii="Cambria Math" w:hAnsi="Cambria Math" w:eastAsia="等线" w:cs="v4.2.0"/>
                  <w:lang w:val="en-US" w:eastAsia="zh-CN"/>
                </w:rPr>
              </w:ins>
            </m:ctrlPr>
          </m:naryPr>
          <m:sub>
            <w:ins w:id="107" w:author="China Unicom" w:date="2025-05-09T17:17:53Z">
              <m:r>
                <m:rPr>
                  <m:sty m:val="p"/>
                </m:rPr>
                <w:rPr>
                  <w:rFonts w:ascii="Cambria Math" w:hAnsi="Cambria Math" w:eastAsia="等线" w:cs="v4.2.0"/>
                  <w:lang w:val="en-US" w:eastAsia="zh-CN"/>
                </w:rPr>
                <m:t>i=1</m:t>
              </m:r>
            </w:ins>
            <m:ctrlPr>
              <w:ins w:id="108" w:author="China Unicom" w:date="2025-05-09T17:17:53Z">
                <w:rPr>
                  <w:rFonts w:ascii="Cambria Math" w:hAnsi="Cambria Math" w:eastAsia="等线" w:cs="v4.2.0"/>
                  <w:lang w:val="en-US" w:eastAsia="zh-CN"/>
                </w:rPr>
              </w:ins>
            </m:ctrlPr>
          </m:sub>
          <m:sup>
            <m:sSub>
              <m:sSubPr>
                <m:ctrlPr>
                  <w:ins w:id="109" w:author="China Unicom" w:date="2025-05-09T17:17:53Z">
                    <w:rPr>
                      <w:rFonts w:ascii="Cambria Math" w:hAnsi="Cambria Math" w:eastAsia="等线" w:cs="v4.2.0"/>
                      <w:lang w:val="en-US" w:eastAsia="zh-CN"/>
                    </w:rPr>
                  </w:ins>
                </m:ctrlPr>
              </m:sSubPr>
              <m:e>
                <w:ins w:id="110" w:author="China Unicom" w:date="2025-05-09T17:17:53Z">
                  <m:r>
                    <m:rPr>
                      <m:sty m:val="p"/>
                    </m:rPr>
                    <w:rPr>
                      <w:rFonts w:ascii="Cambria Math" w:hAnsi="Cambria Math" w:eastAsia="等线" w:cs="v4.2.0"/>
                      <w:lang w:val="en-US" w:eastAsia="zh-CN"/>
                    </w:rPr>
                    <m:t>K</m:t>
                  </m:r>
                </w:ins>
                <m:ctrlPr>
                  <w:ins w:id="111" w:author="China Unicom" w:date="2025-05-09T17:17:53Z">
                    <w:rPr>
                      <w:rFonts w:ascii="Cambria Math" w:hAnsi="Cambria Math" w:eastAsia="等线" w:cs="v4.2.0"/>
                      <w:lang w:val="en-US" w:eastAsia="zh-CN"/>
                    </w:rPr>
                  </w:ins>
                </m:ctrlPr>
              </m:e>
              <m:sub>
                <w:ins w:id="112" w:author="China Unicom" w:date="2025-05-09T17:17:53Z">
                  <m:r>
                    <m:rPr>
                      <m:sty m:val="p"/>
                    </m:rPr>
                    <w:rPr>
                      <w:rFonts w:ascii="Cambria Math" w:hAnsi="Cambria Math" w:eastAsia="等线" w:cs="v4.2.0"/>
                      <w:lang w:val="en-US" w:eastAsia="zh-CN"/>
                    </w:rPr>
                    <m:t>carrier_NTN</m:t>
                  </m:r>
                </w:ins>
                <m:ctrlPr>
                  <w:ins w:id="113" w:author="China Unicom" w:date="2025-05-09T17:17:53Z">
                    <w:rPr>
                      <w:rFonts w:ascii="Cambria Math" w:hAnsi="Cambria Math" w:eastAsia="等线" w:cs="v4.2.0"/>
                      <w:lang w:val="en-US" w:eastAsia="zh-CN"/>
                    </w:rPr>
                  </w:ins>
                </m:ctrlPr>
              </m:sub>
            </m:sSub>
            <m:ctrlPr>
              <w:ins w:id="114" w:author="China Unicom" w:date="2025-05-09T17:17:53Z">
                <w:rPr>
                  <w:rFonts w:ascii="Cambria Math" w:hAnsi="Cambria Math" w:eastAsia="等线" w:cs="v4.2.0"/>
                  <w:lang w:val="en-US" w:eastAsia="zh-CN"/>
                </w:rPr>
              </w:ins>
            </m:ctrlPr>
          </m:sup>
          <m:e>
            <m:sSub>
              <m:sSubPr>
                <m:ctrlPr>
                  <w:ins w:id="115" w:author="China Unicom" w:date="2025-05-09T17:17:53Z">
                    <w:rPr>
                      <w:rFonts w:ascii="Cambria Math" w:hAnsi="Cambria Math" w:eastAsia="等线" w:cs="v4.2.0"/>
                      <w:lang w:val="en-US" w:eastAsia="zh-CN"/>
                    </w:rPr>
                  </w:ins>
                </m:ctrlPr>
              </m:sSubPr>
              <m:e>
                <w:ins w:id="116" w:author="China Unicom" w:date="2025-05-09T17:17:53Z">
                  <m:r>
                    <m:rPr>
                      <m:sty m:val="p"/>
                    </m:rPr>
                    <w:rPr>
                      <w:rFonts w:ascii="Cambria Math" w:hAnsi="Cambria Math" w:eastAsia="等线" w:cs="v4.2.0"/>
                      <w:lang w:val="en-US" w:eastAsia="zh-CN"/>
                    </w:rPr>
                    <m:t>K</m:t>
                  </m:r>
                </w:ins>
                <m:ctrlPr>
                  <w:ins w:id="117" w:author="China Unicom" w:date="2025-05-09T17:17:53Z">
                    <w:rPr>
                      <w:rFonts w:ascii="Cambria Math" w:hAnsi="Cambria Math" w:eastAsia="等线" w:cs="v4.2.0"/>
                      <w:lang w:val="en-US" w:eastAsia="zh-CN"/>
                    </w:rPr>
                  </w:ins>
                </m:ctrlPr>
              </m:e>
              <m:sub>
                <w:ins w:id="118" w:author="China Unicom" w:date="2025-05-09T17:17:53Z">
                  <m:r>
                    <m:rPr>
                      <m:sty m:val="p"/>
                    </m:rPr>
                    <w:rPr>
                      <w:rFonts w:ascii="Cambria Math" w:hAnsi="Cambria Math" w:eastAsia="等线" w:cs="v4.2.0"/>
                      <w:lang w:val="en-US" w:eastAsia="zh-CN"/>
                    </w:rPr>
                    <m:t>multi_SMTC,i</m:t>
                  </m:r>
                </w:ins>
                <m:ctrlPr>
                  <w:ins w:id="119" w:author="China Unicom" w:date="2025-05-09T17:17:53Z">
                    <w:rPr>
                      <w:rFonts w:ascii="Cambria Math" w:hAnsi="Cambria Math" w:eastAsia="等线" w:cs="v4.2.0"/>
                      <w:lang w:val="en-US" w:eastAsia="zh-CN"/>
                    </w:rPr>
                  </w:ins>
                </m:ctrlPr>
              </m:sub>
            </m:sSub>
            <w:ins w:id="120" w:author="China Unicom" w:date="2025-05-09T17:17:53Z">
              <m:r>
                <m:rPr>
                  <m:sty m:val="p"/>
                </m:rPr>
                <w:rPr>
                  <w:rFonts w:ascii="Cambria Math" w:hAnsi="Cambria Math" w:eastAsia="等线" w:cs="v4.2.0"/>
                  <w:lang w:val="en-US" w:eastAsia="zh-CN"/>
                </w:rPr>
                <m:t>∗</m:t>
              </m:r>
            </w:ins>
            <m:sSub>
              <m:sSubPr>
                <m:ctrlPr>
                  <w:ins w:id="121" w:author="China Unicom" w:date="2025-05-09T17:17:53Z">
                    <w:rPr>
                      <w:rFonts w:ascii="Cambria Math" w:hAnsi="Cambria Math" w:eastAsia="等线" w:cs="v4.2.0"/>
                      <w:lang w:val="en-US" w:eastAsia="zh-CN"/>
                    </w:rPr>
                  </w:ins>
                </m:ctrlPr>
              </m:sSubPr>
              <m:e>
                <w:ins w:id="122" w:author="China Unicom" w:date="2025-05-09T17:17:53Z">
                  <m:r>
                    <m:rPr>
                      <m:sty m:val="p"/>
                    </m:rPr>
                    <w:rPr>
                      <w:rFonts w:ascii="Cambria Math" w:hAnsi="Cambria Math" w:eastAsia="等线" w:cs="v4.2.0"/>
                      <w:lang w:val="en-US" w:eastAsia="zh-CN"/>
                    </w:rPr>
                    <m:t>T</m:t>
                  </m:r>
                </w:ins>
                <m:ctrlPr>
                  <w:ins w:id="123" w:author="China Unicom" w:date="2025-05-09T17:17:53Z">
                    <w:rPr>
                      <w:rFonts w:ascii="Cambria Math" w:hAnsi="Cambria Math" w:eastAsia="等线" w:cs="v4.2.0"/>
                      <w:lang w:val="en-US" w:eastAsia="zh-CN"/>
                    </w:rPr>
                  </w:ins>
                </m:ctrlPr>
              </m:e>
              <m:sub>
                <w:ins w:id="124" w:author="China Unicom" w:date="2025-05-09T17:17:53Z">
                  <m:r>
                    <m:rPr>
                      <m:sty m:val="p"/>
                    </m:rPr>
                    <w:rPr>
                      <w:rFonts w:ascii="Cambria Math" w:hAnsi="Cambria Math" w:eastAsia="等线" w:cs="v4.2.0"/>
                      <w:lang w:val="en-US" w:eastAsia="zh-CN"/>
                    </w:rPr>
                    <m:t>detect,NR_Inter_NTN_enh</m:t>
                  </m:r>
                </w:ins>
                <m:ctrlPr>
                  <w:ins w:id="125" w:author="China Unicom" w:date="2025-05-09T17:17:53Z">
                    <w:rPr>
                      <w:rFonts w:ascii="Cambria Math" w:hAnsi="Cambria Math" w:eastAsia="等线" w:cs="v4.2.0"/>
                      <w:lang w:val="en-US" w:eastAsia="zh-CN"/>
                    </w:rPr>
                  </w:ins>
                </m:ctrlPr>
              </m:sub>
            </m:sSub>
            <m:ctrlPr>
              <w:ins w:id="126" w:author="China Unicom" w:date="2025-05-09T17:17:53Z">
                <w:rPr>
                  <w:rFonts w:ascii="Cambria Math" w:hAnsi="Cambria Math" w:eastAsia="等线" w:cs="v4.2.0"/>
                  <w:lang w:val="en-US" w:eastAsia="zh-CN"/>
                </w:rPr>
              </w:ins>
            </m:ctrlPr>
          </m:e>
        </m:nary>
      </m:oMath>
      <w:ins w:id="127" w:author="China Unicom" w:date="2025-05-09T17:17:53Z">
        <w:r>
          <w:rPr>
            <w:rFonts w:hint="eastAsia" w:cs="v4.2.0"/>
            <w:lang w:eastAsia="zh-CN"/>
          </w:rPr>
          <w:t xml:space="preserve"> </w:t>
        </w:r>
      </w:ins>
      <w:ins w:id="128" w:author="China Unicom" w:date="2025-05-09T17:17:53Z">
        <w:r>
          <w:rPr>
            <w:rFonts w:cs="v4.2.0"/>
          </w:rPr>
          <w:t xml:space="preserve">if the UE supports the feature for enhanced RRM requirements defined in </w:t>
        </w:r>
      </w:ins>
      <w:ins w:id="129" w:author="China Unicom" w:date="2025-05-09T17:17:53Z">
        <w:r>
          <w:rPr/>
          <w:t>TS 3</w:t>
        </w:r>
      </w:ins>
      <w:ins w:id="130" w:author="China Unicom" w:date="2025-05-09T17:17:53Z">
        <w:r>
          <w:rPr>
            <w:lang w:eastAsia="zh-CN"/>
          </w:rPr>
          <w:t>8</w:t>
        </w:r>
      </w:ins>
      <w:ins w:id="131" w:author="China Unicom" w:date="2025-05-09T17:17:53Z">
        <w:r>
          <w:rPr/>
          <w:t>.306 [14]</w:t>
        </w:r>
      </w:ins>
      <w:ins w:id="132" w:author="China Unicom" w:date="2025-05-09T17:17:53Z">
        <w:r>
          <w:rPr>
            <w:rFonts w:cs="v4.2.0"/>
          </w:rPr>
          <w:t xml:space="preserve">  and the </w:t>
        </w:r>
      </w:ins>
      <w:ins w:id="133" w:author="China Unicom" w:date="2025-05-09T17:17:53Z">
        <w:r>
          <w:rPr>
            <w:i/>
          </w:rPr>
          <w:t>enhancedMeasurementLEO-r17</w:t>
        </w:r>
      </w:ins>
      <w:ins w:id="134" w:author="China Unicom" w:date="2025-05-09T17:17:53Z">
        <w:r>
          <w:rPr>
            <w:rFonts w:cs="v4.2.0"/>
          </w:rPr>
          <w:t xml:space="preserve"> is enabled, if at least carrier frequency information is provided for inter-frequency neighbour cells by the serving cells when T</w:t>
        </w:r>
      </w:ins>
      <w:ins w:id="135" w:author="China Unicom" w:date="2025-05-09T17:17:53Z">
        <w:r>
          <w:rPr>
            <w:rFonts w:cs="v4.2.0"/>
            <w:vertAlign w:val="subscript"/>
          </w:rPr>
          <w:t>reselection</w:t>
        </w:r>
      </w:ins>
      <w:ins w:id="136" w:author="China Unicom" w:date="2025-05-09T17:17:53Z">
        <w:r>
          <w:rPr>
            <w:rFonts w:cs="v4.2.0"/>
          </w:rPr>
          <w:t xml:space="preserve"> = 0 provided that the reselection criteria is met by a margin of</w:t>
        </w:r>
      </w:ins>
      <w:ins w:id="137" w:author="China Unicom" w:date="2025-05-09T17:17:53Z">
        <w:r>
          <w:rPr>
            <w:rFonts w:cs="v4.2.0"/>
            <w:lang w:eastAsia="zh-CN"/>
          </w:rPr>
          <w:t xml:space="preserve"> at least [5]dB </w:t>
        </w:r>
      </w:ins>
      <w:ins w:id="138" w:author="China Unicom" w:date="2025-05-09T17:17:53Z">
        <w:r>
          <w:rPr>
            <w:rFonts w:cs="v4.2.0"/>
          </w:rPr>
          <w:t xml:space="preserve">in FR1 </w:t>
        </w:r>
      </w:ins>
      <w:ins w:id="139" w:author="China Unicom" w:date="2025-05-09T17:17:53Z">
        <w:r>
          <w:rPr>
            <w:rFonts w:cs="v4.2.0"/>
            <w:lang w:eastAsia="zh-CN"/>
          </w:rPr>
          <w:t xml:space="preserve">for reselections based on ranking or [6]dB </w:t>
        </w:r>
      </w:ins>
      <w:ins w:id="140" w:author="China Unicom" w:date="2025-05-09T17:17:53Z">
        <w:r>
          <w:rPr>
            <w:rFonts w:cs="v4.2.0"/>
          </w:rPr>
          <w:t xml:space="preserve">in FR1 </w:t>
        </w:r>
      </w:ins>
      <w:ins w:id="141" w:author="China Unicom" w:date="2025-05-09T17:17:53Z">
        <w:r>
          <w:rPr>
            <w:rFonts w:cs="v4.2.0"/>
            <w:lang w:eastAsia="zh-CN"/>
          </w:rPr>
          <w:t>for SS-RSRP reselections based on absolute priorities or [4]dB in FR1 for SS-RSRQ reselections based on absolute priorities</w:t>
        </w:r>
      </w:ins>
      <w:ins w:id="142" w:author="China Unicom" w:date="2025-05-09T17:17:53Z">
        <w:r>
          <w:rPr>
            <w:rFonts w:cs="v4.2.0"/>
          </w:rPr>
          <w:t>.</w:t>
        </w:r>
      </w:ins>
    </w:p>
    <w:p>
      <w:pPr>
        <w:rPr>
          <w:ins w:id="143" w:author="China Unicom" w:date="2025-05-09T17:17:53Z"/>
          <w:rFonts w:cs="v4.2.0"/>
        </w:rPr>
      </w:pPr>
      <w:ins w:id="144" w:author="China Unicom" w:date="2025-05-09T17:17:53Z">
        <w:r>
          <w:rPr>
            <w:rFonts w:cs="v4.2.0"/>
          </w:rPr>
          <w:t>The parameter K</w:t>
        </w:r>
      </w:ins>
      <w:ins w:id="145" w:author="China Unicom" w:date="2025-05-09T17:17:53Z">
        <w:r>
          <w:rPr>
            <w:rFonts w:cs="v4.2.0"/>
            <w:vertAlign w:val="subscript"/>
          </w:rPr>
          <w:t>multi_SMTC,i</w:t>
        </w:r>
      </w:ins>
      <w:ins w:id="146" w:author="China Unicom" w:date="2025-05-09T17:17:53Z">
        <w:r>
          <w:rPr>
            <w:rFonts w:cs="v4.2.0"/>
          </w:rPr>
          <w:t xml:space="preserve"> is the scaling factor for measurement of multiple SMTCs or multiple satellites</w:t>
        </w:r>
      </w:ins>
    </w:p>
    <w:p>
      <w:pPr>
        <w:ind w:left="568" w:hanging="284"/>
        <w:rPr>
          <w:ins w:id="147" w:author="China Unicom" w:date="2025-05-09T17:17:53Z"/>
        </w:rPr>
      </w:pPr>
      <w:ins w:id="148" w:author="China Unicom" w:date="2025-05-09T17:17:53Z">
        <w:r>
          <w:rPr/>
          <w:t>-</w:t>
        </w:r>
      </w:ins>
      <w:ins w:id="149" w:author="China Unicom" w:date="2025-05-09T17:17:53Z">
        <w:r>
          <w:rPr/>
          <w:tab/>
        </w:r>
      </w:ins>
      <w:ins w:id="150" w:author="China Unicom" w:date="2025-05-09T17:17:53Z">
        <w:r>
          <w:rPr/>
          <w:t>If SMTCs do not overlap with each other,</w:t>
        </w:r>
      </w:ins>
    </w:p>
    <w:p>
      <w:pPr>
        <w:ind w:left="851" w:hanging="284"/>
        <w:rPr>
          <w:ins w:id="151" w:author="China Unicom" w:date="2025-05-09T17:17:53Z"/>
        </w:rPr>
      </w:pPr>
      <w:ins w:id="152" w:author="China Unicom" w:date="2025-05-09T17:17:53Z">
        <w:r>
          <w:rPr/>
          <w:t>-</w:t>
        </w:r>
      </w:ins>
      <w:ins w:id="153" w:author="China Unicom" w:date="2025-05-09T17:17:53Z">
        <w:r>
          <w:rPr/>
          <w:tab/>
        </w:r>
      </w:ins>
      <m:oMath>
        <m:sSub>
          <m:sSubPr>
            <m:ctrlPr>
              <w:ins w:id="154" w:author="China Unicom" w:date="2025-05-09T17:17:53Z">
                <w:rPr>
                  <w:rFonts w:ascii="Cambria Math" w:hAnsi="Cambria Math"/>
                </w:rPr>
              </w:ins>
            </m:ctrlPr>
          </m:sSubPr>
          <m:e>
            <w:ins w:id="155" w:author="China Unicom" w:date="2025-05-09T17:17:53Z">
              <m:r>
                <m:rPr/>
                <w:rPr>
                  <w:rFonts w:ascii="Cambria Math" w:hAnsi="Cambria Math"/>
                </w:rPr>
                <m:t>K</m:t>
              </m:r>
            </w:ins>
            <m:ctrlPr>
              <w:ins w:id="156" w:author="China Unicom" w:date="2025-05-09T17:17:53Z">
                <w:rPr>
                  <w:rFonts w:ascii="Cambria Math" w:hAnsi="Cambria Math"/>
                </w:rPr>
              </w:ins>
            </m:ctrlPr>
          </m:e>
          <m:sub>
            <w:ins w:id="157" w:author="China Unicom" w:date="2025-05-09T17:17:53Z">
              <m:r>
                <m:rPr/>
                <w:rPr>
                  <w:rFonts w:ascii="Cambria Math" w:hAnsi="Cambria Math"/>
                </w:rPr>
                <m:t>mult</m:t>
              </m:r>
            </w:ins>
            <m:sSub>
              <m:sSubPr>
                <m:ctrlPr>
                  <w:ins w:id="158" w:author="China Unicom" w:date="2025-05-09T17:17:53Z">
                    <w:rPr>
                      <w:rFonts w:ascii="Cambria Math" w:hAnsi="Cambria Math"/>
                      <w:i/>
                    </w:rPr>
                  </w:ins>
                </m:ctrlPr>
              </m:sSubPr>
              <m:e>
                <w:ins w:id="159" w:author="China Unicom" w:date="2025-05-09T17:17:53Z">
                  <m:r>
                    <m:rPr/>
                    <w:rPr>
                      <w:rFonts w:ascii="Cambria Math" w:hAnsi="Cambria Math"/>
                    </w:rPr>
                    <m:t>i</m:t>
                  </m:r>
                </w:ins>
                <m:ctrlPr>
                  <w:ins w:id="160" w:author="China Unicom" w:date="2025-05-09T17:17:53Z">
                    <w:rPr>
                      <w:rFonts w:ascii="Cambria Math" w:hAnsi="Cambria Math"/>
                      <w:i/>
                    </w:rPr>
                  </w:ins>
                </m:ctrlPr>
              </m:e>
              <m:sub>
                <w:ins w:id="161" w:author="China Unicom" w:date="2025-05-09T17:17:53Z">
                  <m:r>
                    <m:rPr/>
                    <w:rPr>
                      <w:rFonts w:ascii="Cambria Math" w:hAnsi="Cambria Math"/>
                    </w:rPr>
                    <m:t>SMTC</m:t>
                  </m:r>
                </w:ins>
                <m:ctrlPr>
                  <w:ins w:id="162" w:author="China Unicom" w:date="2025-05-09T17:17:53Z">
                    <w:rPr>
                      <w:rFonts w:ascii="Cambria Math" w:hAnsi="Cambria Math"/>
                      <w:i/>
                    </w:rPr>
                  </w:ins>
                </m:ctrlPr>
              </m:sub>
            </m:sSub>
            <w:ins w:id="163" w:author="China Unicom" w:date="2025-05-09T17:17:53Z">
              <m:r>
                <m:rPr/>
                <w:rPr>
                  <w:rFonts w:ascii="Cambria Math" w:hAnsi="Cambria Math"/>
                </w:rPr>
                <m:t>,i</m:t>
              </m:r>
            </w:ins>
            <m:ctrlPr>
              <w:ins w:id="164" w:author="China Unicom" w:date="2025-05-09T17:17:53Z">
                <w:rPr>
                  <w:rFonts w:ascii="Cambria Math" w:hAnsi="Cambria Math"/>
                </w:rPr>
              </w:ins>
            </m:ctrlPr>
          </m:sub>
        </m:sSub>
        <w:ins w:id="165" w:author="China Unicom" w:date="2025-05-09T17:17:53Z">
          <m:r>
            <m:rPr/>
            <w:rPr>
              <w:rFonts w:ascii="Cambria Math" w:hAnsi="Cambria Math"/>
            </w:rPr>
            <m:t>=1</m:t>
          </m:r>
        </w:ins>
      </m:oMath>
      <w:ins w:id="166" w:author="China Unicom" w:date="2025-05-09T17:17:53Z">
        <w:r>
          <w:rPr/>
          <w:t>, if GEO satellites are measured on the carrier;</w:t>
        </w:r>
      </w:ins>
    </w:p>
    <w:p>
      <w:pPr>
        <w:ind w:left="851" w:hanging="284"/>
        <w:rPr>
          <w:ins w:id="167" w:author="China Unicom" w:date="2025-05-09T17:17:53Z"/>
        </w:rPr>
      </w:pPr>
      <w:ins w:id="168" w:author="China Unicom" w:date="2025-05-09T17:17:53Z">
        <w:r>
          <w:rPr/>
          <w:t>-</w:t>
        </w:r>
      </w:ins>
      <w:ins w:id="169" w:author="China Unicom" w:date="2025-05-09T17:17:53Z">
        <w:r>
          <w:rPr/>
          <w:tab/>
        </w:r>
      </w:ins>
      <m:oMath>
        <m:sSub>
          <m:sSubPr>
            <m:ctrlPr>
              <w:ins w:id="170" w:author="China Unicom" w:date="2025-05-09T17:17:53Z">
                <w:rPr>
                  <w:rFonts w:ascii="Cambria Math" w:hAnsi="Cambria Math"/>
                </w:rPr>
              </w:ins>
            </m:ctrlPr>
          </m:sSubPr>
          <m:e>
            <w:ins w:id="171" w:author="China Unicom" w:date="2025-05-09T17:17:53Z">
              <m:r>
                <m:rPr/>
                <w:rPr>
                  <w:rFonts w:ascii="Cambria Math" w:hAnsi="Cambria Math"/>
                </w:rPr>
                <m:t>K</m:t>
              </m:r>
            </w:ins>
            <m:ctrlPr>
              <w:ins w:id="172" w:author="China Unicom" w:date="2025-05-09T17:17:53Z">
                <w:rPr>
                  <w:rFonts w:ascii="Cambria Math" w:hAnsi="Cambria Math"/>
                </w:rPr>
              </w:ins>
            </m:ctrlPr>
          </m:e>
          <m:sub>
            <w:ins w:id="173" w:author="China Unicom" w:date="2025-05-09T17:17:53Z">
              <m:r>
                <m:rPr/>
                <w:rPr>
                  <w:rFonts w:ascii="Cambria Math" w:hAnsi="Cambria Math"/>
                </w:rPr>
                <m:t>mult</m:t>
              </m:r>
            </w:ins>
            <m:sSub>
              <m:sSubPr>
                <m:ctrlPr>
                  <w:ins w:id="174" w:author="China Unicom" w:date="2025-05-09T17:17:53Z">
                    <w:rPr>
                      <w:rFonts w:ascii="Cambria Math" w:hAnsi="Cambria Math"/>
                      <w:i/>
                    </w:rPr>
                  </w:ins>
                </m:ctrlPr>
              </m:sSubPr>
              <m:e>
                <w:ins w:id="175" w:author="China Unicom" w:date="2025-05-09T17:17:53Z">
                  <m:r>
                    <m:rPr/>
                    <w:rPr>
                      <w:rFonts w:ascii="Cambria Math" w:hAnsi="Cambria Math"/>
                    </w:rPr>
                    <m:t>i</m:t>
                  </m:r>
                </w:ins>
                <m:ctrlPr>
                  <w:ins w:id="176" w:author="China Unicom" w:date="2025-05-09T17:17:53Z">
                    <w:rPr>
                      <w:rFonts w:ascii="Cambria Math" w:hAnsi="Cambria Math"/>
                      <w:i/>
                    </w:rPr>
                  </w:ins>
                </m:ctrlPr>
              </m:e>
              <m:sub>
                <w:ins w:id="177" w:author="China Unicom" w:date="2025-05-09T17:17:53Z">
                  <m:r>
                    <m:rPr/>
                    <w:rPr>
                      <w:rFonts w:ascii="Cambria Math" w:hAnsi="Cambria Math"/>
                    </w:rPr>
                    <m:t>SMTC</m:t>
                  </m:r>
                </w:ins>
                <m:ctrlPr>
                  <w:ins w:id="178" w:author="China Unicom" w:date="2025-05-09T17:17:53Z">
                    <w:rPr>
                      <w:rFonts w:ascii="Cambria Math" w:hAnsi="Cambria Math"/>
                      <w:i/>
                    </w:rPr>
                  </w:ins>
                </m:ctrlPr>
              </m:sub>
            </m:sSub>
            <w:ins w:id="179" w:author="China Unicom" w:date="2025-05-09T17:17:53Z">
              <m:r>
                <m:rPr/>
                <w:rPr>
                  <w:rFonts w:ascii="Cambria Math" w:hAnsi="Cambria Math"/>
                </w:rPr>
                <m:t>,i</m:t>
              </m:r>
            </w:ins>
            <m:ctrlPr>
              <w:ins w:id="180" w:author="China Unicom" w:date="2025-05-09T17:17:53Z">
                <w:rPr>
                  <w:rFonts w:ascii="Cambria Math" w:hAnsi="Cambria Math"/>
                </w:rPr>
              </w:ins>
            </m:ctrlPr>
          </m:sub>
        </m:sSub>
        <w:ins w:id="181" w:author="China Unicom" w:date="2025-05-09T17:17:53Z">
          <m:r>
            <m:rPr/>
            <w:rPr>
              <w:rFonts w:ascii="Cambria Math" w:hAnsi="Cambria Math"/>
            </w:rPr>
            <m:t>=</m:t>
          </m:r>
        </w:ins>
        <m:d>
          <m:dPr>
            <m:begChr m:val="⌈"/>
            <m:endChr m:val="⌉"/>
            <m:ctrlPr>
              <w:ins w:id="182" w:author="China Unicom" w:date="2025-05-09T17:17:53Z">
                <w:rPr>
                  <w:rFonts w:ascii="Cambria Math" w:hAnsi="Cambria Math"/>
                  <w:i/>
                </w:rPr>
              </w:ins>
            </m:ctrlPr>
          </m:dPr>
          <m:e>
            <m:f>
              <m:fPr>
                <m:ctrlPr>
                  <w:ins w:id="183" w:author="China Unicom" w:date="2025-05-09T17:17:53Z">
                    <w:rPr>
                      <w:rFonts w:ascii="Cambria Math" w:hAnsi="Cambria Math"/>
                      <w:i/>
                    </w:rPr>
                  </w:ins>
                </m:ctrlPr>
              </m:fPr>
              <m:num>
                <m:sSub>
                  <m:sSubPr>
                    <m:ctrlPr>
                      <w:ins w:id="184" w:author="China Unicom" w:date="2025-05-09T17:17:53Z">
                        <w:rPr>
                          <w:rFonts w:ascii="Cambria Math" w:hAnsi="Cambria Math"/>
                          <w:i/>
                        </w:rPr>
                      </w:ins>
                    </m:ctrlPr>
                  </m:sSubPr>
                  <m:e>
                    <w:ins w:id="185" w:author="China Unicom" w:date="2025-05-09T17:17:53Z">
                      <m:r>
                        <m:rPr/>
                        <w:rPr>
                          <w:rFonts w:ascii="Cambria Math" w:hAnsi="Cambria Math"/>
                        </w:rPr>
                        <m:t>N</m:t>
                      </m:r>
                    </w:ins>
                    <m:ctrlPr>
                      <w:ins w:id="186" w:author="China Unicom" w:date="2025-05-09T17:17:53Z">
                        <w:rPr>
                          <w:rFonts w:ascii="Cambria Math" w:hAnsi="Cambria Math"/>
                          <w:i/>
                        </w:rPr>
                      </w:ins>
                    </m:ctrlPr>
                  </m:e>
                  <m:sub>
                    <w:ins w:id="187" w:author="China Unicom" w:date="2025-05-09T17:17:53Z">
                      <m:r>
                        <m:rPr/>
                        <w:rPr>
                          <w:rFonts w:ascii="Cambria Math" w:hAnsi="Cambria Math"/>
                        </w:rPr>
                        <m:t>LEO,i</m:t>
                      </m:r>
                    </w:ins>
                    <m:ctrlPr>
                      <w:ins w:id="188" w:author="China Unicom" w:date="2025-05-09T17:17:53Z">
                        <w:rPr>
                          <w:rFonts w:ascii="Cambria Math" w:hAnsi="Cambria Math"/>
                          <w:i/>
                        </w:rPr>
                      </w:ins>
                    </m:ctrlPr>
                  </m:sub>
                </m:sSub>
                <m:ctrlPr>
                  <w:ins w:id="189" w:author="China Unicom" w:date="2025-05-09T17:17:53Z">
                    <w:rPr>
                      <w:rFonts w:ascii="Cambria Math" w:hAnsi="Cambria Math"/>
                      <w:i/>
                    </w:rPr>
                  </w:ins>
                </m:ctrlPr>
              </m:num>
              <m:den>
                <m:sSub>
                  <m:sSubPr>
                    <m:ctrlPr>
                      <w:ins w:id="190" w:author="China Unicom" w:date="2025-05-09T17:17:53Z">
                        <w:rPr>
                          <w:rFonts w:ascii="Cambria Math" w:hAnsi="Cambria Math"/>
                          <w:i/>
                        </w:rPr>
                      </w:ins>
                    </m:ctrlPr>
                  </m:sSubPr>
                  <m:e>
                    <w:ins w:id="191" w:author="China Unicom" w:date="2025-05-09T17:17:53Z">
                      <m:r>
                        <m:rPr/>
                        <w:rPr>
                          <w:rFonts w:ascii="Cambria Math" w:hAnsi="Cambria Math"/>
                        </w:rPr>
                        <m:t>N</m:t>
                      </m:r>
                    </w:ins>
                    <m:ctrlPr>
                      <w:ins w:id="192" w:author="China Unicom" w:date="2025-05-09T17:17:53Z">
                        <w:rPr>
                          <w:rFonts w:ascii="Cambria Math" w:hAnsi="Cambria Math"/>
                          <w:i/>
                        </w:rPr>
                      </w:ins>
                    </m:ctrlPr>
                  </m:e>
                  <m:sub>
                    <w:ins w:id="193" w:author="China Unicom" w:date="2025-05-09T17:17:53Z">
                      <m:r>
                        <m:rPr/>
                        <w:rPr>
                          <w:rFonts w:ascii="Cambria Math" w:hAnsi="Cambria Math"/>
                        </w:rPr>
                        <m:t>LEO,simul</m:t>
                      </m:r>
                    </w:ins>
                    <m:ctrlPr>
                      <w:ins w:id="194" w:author="China Unicom" w:date="2025-05-09T17:17:53Z">
                        <w:rPr>
                          <w:rFonts w:ascii="Cambria Math" w:hAnsi="Cambria Math"/>
                          <w:i/>
                        </w:rPr>
                      </w:ins>
                    </m:ctrlPr>
                  </m:sub>
                </m:sSub>
                <m:ctrlPr>
                  <w:ins w:id="195" w:author="China Unicom" w:date="2025-05-09T17:17:53Z">
                    <w:rPr>
                      <w:rFonts w:ascii="Cambria Math" w:hAnsi="Cambria Math"/>
                      <w:i/>
                    </w:rPr>
                  </w:ins>
                </m:ctrlPr>
              </m:den>
            </m:f>
            <m:ctrlPr>
              <w:ins w:id="196" w:author="China Unicom" w:date="2025-05-09T17:17:53Z">
                <w:rPr>
                  <w:rFonts w:ascii="Cambria Math" w:hAnsi="Cambria Math"/>
                  <w:i/>
                </w:rPr>
              </w:ins>
            </m:ctrlPr>
          </m:e>
        </m:d>
      </m:oMath>
      <w:ins w:id="197" w:author="China Unicom" w:date="2025-05-09T17:17:53Z">
        <w:r>
          <w:rPr/>
          <w:t>, if LEO satellites are measured on the carrier;</w:t>
        </w:r>
      </w:ins>
    </w:p>
    <w:p>
      <w:pPr>
        <w:ind w:left="568" w:hanging="284"/>
        <w:rPr>
          <w:ins w:id="198" w:author="China Unicom" w:date="2025-05-09T17:17:53Z"/>
        </w:rPr>
      </w:pPr>
      <w:ins w:id="199" w:author="China Unicom" w:date="2025-05-09T17:17:53Z">
        <w:r>
          <w:rPr/>
          <w:t>-</w:t>
        </w:r>
      </w:ins>
      <w:ins w:id="200" w:author="China Unicom" w:date="2025-05-09T17:17:53Z">
        <w:r>
          <w:rPr/>
          <w:tab/>
        </w:r>
      </w:ins>
      <w:ins w:id="201" w:author="China Unicom" w:date="2025-05-09T17:17:53Z">
        <w:r>
          <w:rPr/>
          <w:t>If SMTCs partially overlap with each other,</w:t>
        </w:r>
      </w:ins>
    </w:p>
    <w:p>
      <w:pPr>
        <w:ind w:left="851" w:hanging="284"/>
        <w:rPr>
          <w:ins w:id="202" w:author="China Unicom" w:date="2025-05-09T17:17:53Z"/>
        </w:rPr>
      </w:pPr>
      <w:ins w:id="203" w:author="China Unicom" w:date="2025-05-09T17:17:53Z">
        <w:r>
          <w:rPr/>
          <w:t>-</w:t>
        </w:r>
      </w:ins>
      <w:ins w:id="204" w:author="China Unicom" w:date="2025-05-09T17:17:53Z">
        <w:r>
          <w:rPr/>
          <w:tab/>
        </w:r>
      </w:ins>
      <m:oMath>
        <m:sSub>
          <m:sSubPr>
            <m:ctrlPr>
              <w:ins w:id="205" w:author="China Unicom" w:date="2025-05-09T17:17:53Z">
                <w:rPr>
                  <w:rFonts w:ascii="Cambria Math" w:hAnsi="Cambria Math"/>
                </w:rPr>
              </w:ins>
            </m:ctrlPr>
          </m:sSubPr>
          <m:e>
            <w:ins w:id="206" w:author="China Unicom" w:date="2025-05-09T17:17:53Z">
              <m:r>
                <m:rPr/>
                <w:rPr>
                  <w:rFonts w:ascii="Cambria Math" w:hAnsi="Cambria Math"/>
                </w:rPr>
                <m:t>K</m:t>
              </m:r>
            </w:ins>
            <m:ctrlPr>
              <w:ins w:id="207" w:author="China Unicom" w:date="2025-05-09T17:17:53Z">
                <w:rPr>
                  <w:rFonts w:ascii="Cambria Math" w:hAnsi="Cambria Math"/>
                </w:rPr>
              </w:ins>
            </m:ctrlPr>
          </m:e>
          <m:sub>
            <w:ins w:id="208" w:author="China Unicom" w:date="2025-05-09T17:17:53Z">
              <m:r>
                <m:rPr/>
                <w:rPr>
                  <w:rFonts w:ascii="Cambria Math" w:hAnsi="Cambria Math"/>
                </w:rPr>
                <m:t>mult</m:t>
              </m:r>
            </w:ins>
            <m:sSub>
              <m:sSubPr>
                <m:ctrlPr>
                  <w:ins w:id="209" w:author="China Unicom" w:date="2025-05-09T17:17:53Z">
                    <w:rPr>
                      <w:rFonts w:ascii="Cambria Math" w:hAnsi="Cambria Math"/>
                      <w:i/>
                    </w:rPr>
                  </w:ins>
                </m:ctrlPr>
              </m:sSubPr>
              <m:e>
                <w:ins w:id="210" w:author="China Unicom" w:date="2025-05-09T17:17:53Z">
                  <m:r>
                    <m:rPr/>
                    <w:rPr>
                      <w:rFonts w:ascii="Cambria Math" w:hAnsi="Cambria Math"/>
                    </w:rPr>
                    <m:t>i</m:t>
                  </m:r>
                </w:ins>
                <m:ctrlPr>
                  <w:ins w:id="211" w:author="China Unicom" w:date="2025-05-09T17:17:53Z">
                    <w:rPr>
                      <w:rFonts w:ascii="Cambria Math" w:hAnsi="Cambria Math"/>
                      <w:i/>
                    </w:rPr>
                  </w:ins>
                </m:ctrlPr>
              </m:e>
              <m:sub>
                <w:ins w:id="212" w:author="China Unicom" w:date="2025-05-09T17:17:53Z">
                  <m:r>
                    <m:rPr/>
                    <w:rPr>
                      <w:rFonts w:ascii="Cambria Math" w:hAnsi="Cambria Math"/>
                    </w:rPr>
                    <m:t>SMTC</m:t>
                  </m:r>
                </w:ins>
                <m:ctrlPr>
                  <w:ins w:id="213" w:author="China Unicom" w:date="2025-05-09T17:17:53Z">
                    <w:rPr>
                      <w:rFonts w:ascii="Cambria Math" w:hAnsi="Cambria Math"/>
                      <w:i/>
                    </w:rPr>
                  </w:ins>
                </m:ctrlPr>
              </m:sub>
            </m:sSub>
            <w:ins w:id="214" w:author="China Unicom" w:date="2025-05-09T17:17:53Z">
              <m:r>
                <m:rPr/>
                <w:rPr>
                  <w:rFonts w:ascii="Cambria Math" w:hAnsi="Cambria Math"/>
                </w:rPr>
                <m:t>,i</m:t>
              </m:r>
            </w:ins>
            <m:ctrlPr>
              <w:ins w:id="215" w:author="China Unicom" w:date="2025-05-09T17:17:53Z">
                <w:rPr>
                  <w:rFonts w:ascii="Cambria Math" w:hAnsi="Cambria Math"/>
                </w:rPr>
              </w:ins>
            </m:ctrlPr>
          </m:sub>
        </m:sSub>
        <w:ins w:id="216" w:author="China Unicom" w:date="2025-05-09T17:17:53Z">
          <m:r>
            <m:rPr/>
            <w:rPr>
              <w:rFonts w:ascii="Cambria Math" w:hAnsi="Cambria Math"/>
            </w:rPr>
            <m:t>=</m:t>
          </m:r>
        </w:ins>
        <m:sSub>
          <m:sSubPr>
            <m:ctrlPr>
              <w:ins w:id="217" w:author="China Unicom" w:date="2025-05-09T17:17:53Z">
                <w:rPr>
                  <w:rFonts w:ascii="Cambria Math" w:hAnsi="Cambria Math"/>
                  <w:i/>
                </w:rPr>
              </w:ins>
            </m:ctrlPr>
          </m:sSubPr>
          <m:e>
            <w:ins w:id="218" w:author="China Unicom" w:date="2025-05-09T17:17:53Z">
              <m:r>
                <m:rPr/>
                <w:rPr>
                  <w:rFonts w:ascii="Cambria Math" w:hAnsi="Cambria Math"/>
                </w:rPr>
                <m:t>N</m:t>
              </m:r>
            </w:ins>
            <m:ctrlPr>
              <w:ins w:id="219" w:author="China Unicom" w:date="2025-05-09T17:17:53Z">
                <w:rPr>
                  <w:rFonts w:ascii="Cambria Math" w:hAnsi="Cambria Math"/>
                  <w:i/>
                </w:rPr>
              </w:ins>
            </m:ctrlPr>
          </m:e>
          <m:sub>
            <w:ins w:id="220" w:author="China Unicom" w:date="2025-05-09T17:17:53Z">
              <m:r>
                <m:rPr/>
                <w:rPr>
                  <w:rFonts w:ascii="Cambria Math" w:hAnsi="Cambria Math"/>
                </w:rPr>
                <m:t>SMTC,overlap</m:t>
              </m:r>
            </w:ins>
            <m:ctrlPr>
              <w:ins w:id="221" w:author="China Unicom" w:date="2025-05-09T17:17:53Z">
                <w:rPr>
                  <w:rFonts w:ascii="Cambria Math" w:hAnsi="Cambria Math"/>
                  <w:i/>
                </w:rPr>
              </w:ins>
            </m:ctrlPr>
          </m:sub>
        </m:sSub>
      </m:oMath>
      <w:ins w:id="222" w:author="China Unicom" w:date="2025-05-09T17:17:53Z">
        <w:r>
          <w:rPr/>
          <w:t>, if only GEO satellites are measured on the carrier;</w:t>
        </w:r>
      </w:ins>
    </w:p>
    <w:p>
      <w:pPr>
        <w:ind w:left="851" w:hanging="284"/>
        <w:rPr>
          <w:ins w:id="223" w:author="China Unicom" w:date="2025-05-09T17:17:53Z"/>
        </w:rPr>
      </w:pPr>
      <w:ins w:id="224" w:author="China Unicom" w:date="2025-05-09T17:17:53Z">
        <w:r>
          <w:rPr/>
          <w:t>-</w:t>
        </w:r>
      </w:ins>
      <w:ins w:id="225" w:author="China Unicom" w:date="2025-05-09T17:17:53Z">
        <w:r>
          <w:rPr/>
          <w:tab/>
        </w:r>
      </w:ins>
      <m:oMath>
        <m:sSub>
          <m:sSubPr>
            <m:ctrlPr>
              <w:ins w:id="226" w:author="China Unicom" w:date="2025-05-09T17:17:53Z">
                <w:rPr>
                  <w:rFonts w:ascii="Cambria Math" w:hAnsi="Cambria Math"/>
                </w:rPr>
              </w:ins>
            </m:ctrlPr>
          </m:sSubPr>
          <m:e>
            <w:ins w:id="227" w:author="China Unicom" w:date="2025-05-09T17:17:53Z">
              <m:r>
                <m:rPr/>
                <w:rPr>
                  <w:rFonts w:ascii="Cambria Math" w:hAnsi="Cambria Math"/>
                </w:rPr>
                <m:t>K</m:t>
              </m:r>
            </w:ins>
            <m:ctrlPr>
              <w:ins w:id="228" w:author="China Unicom" w:date="2025-05-09T17:17:53Z">
                <w:rPr>
                  <w:rFonts w:ascii="Cambria Math" w:hAnsi="Cambria Math"/>
                </w:rPr>
              </w:ins>
            </m:ctrlPr>
          </m:e>
          <m:sub>
            <w:ins w:id="229" w:author="China Unicom" w:date="2025-05-09T17:17:53Z">
              <m:r>
                <m:rPr/>
                <w:rPr>
                  <w:rFonts w:ascii="Cambria Math" w:hAnsi="Cambria Math"/>
                </w:rPr>
                <m:t>mult</m:t>
              </m:r>
            </w:ins>
            <m:sSub>
              <m:sSubPr>
                <m:ctrlPr>
                  <w:ins w:id="230" w:author="China Unicom" w:date="2025-05-09T17:17:53Z">
                    <w:rPr>
                      <w:rFonts w:ascii="Cambria Math" w:hAnsi="Cambria Math"/>
                      <w:i/>
                    </w:rPr>
                  </w:ins>
                </m:ctrlPr>
              </m:sSubPr>
              <m:e>
                <w:ins w:id="231" w:author="China Unicom" w:date="2025-05-09T17:17:53Z">
                  <m:r>
                    <m:rPr/>
                    <w:rPr>
                      <w:rFonts w:ascii="Cambria Math" w:hAnsi="Cambria Math"/>
                    </w:rPr>
                    <m:t>i</m:t>
                  </m:r>
                </w:ins>
                <m:ctrlPr>
                  <w:ins w:id="232" w:author="China Unicom" w:date="2025-05-09T17:17:53Z">
                    <w:rPr>
                      <w:rFonts w:ascii="Cambria Math" w:hAnsi="Cambria Math"/>
                      <w:i/>
                    </w:rPr>
                  </w:ins>
                </m:ctrlPr>
              </m:e>
              <m:sub>
                <w:ins w:id="233" w:author="China Unicom" w:date="2025-05-09T17:17:53Z">
                  <m:r>
                    <m:rPr/>
                    <w:rPr>
                      <w:rFonts w:ascii="Cambria Math" w:hAnsi="Cambria Math"/>
                    </w:rPr>
                    <m:t>SMTC</m:t>
                  </m:r>
                </w:ins>
                <m:ctrlPr>
                  <w:ins w:id="234" w:author="China Unicom" w:date="2025-05-09T17:17:53Z">
                    <w:rPr>
                      <w:rFonts w:ascii="Cambria Math" w:hAnsi="Cambria Math"/>
                      <w:i/>
                    </w:rPr>
                  </w:ins>
                </m:ctrlPr>
              </m:sub>
            </m:sSub>
            <w:ins w:id="235" w:author="China Unicom" w:date="2025-05-09T17:17:53Z">
              <m:r>
                <m:rPr/>
                <w:rPr>
                  <w:rFonts w:ascii="Cambria Math" w:hAnsi="Cambria Math"/>
                </w:rPr>
                <m:t>,i</m:t>
              </m:r>
            </w:ins>
            <m:ctrlPr>
              <w:ins w:id="236" w:author="China Unicom" w:date="2025-05-09T17:17:53Z">
                <w:rPr>
                  <w:rFonts w:ascii="Cambria Math" w:hAnsi="Cambria Math"/>
                </w:rPr>
              </w:ins>
            </m:ctrlPr>
          </m:sub>
        </m:sSub>
        <w:ins w:id="237" w:author="China Unicom" w:date="2025-05-09T17:17:53Z">
          <m:r>
            <m:rPr/>
            <w:rPr>
              <w:rFonts w:ascii="Cambria Math" w:hAnsi="Cambria Math"/>
            </w:rPr>
            <m:t>=</m:t>
          </m:r>
        </w:ins>
        <m:nary>
          <m:naryPr>
            <m:chr m:val="∑"/>
            <m:limLoc m:val="subSup"/>
            <m:ctrlPr>
              <w:ins w:id="238" w:author="China Unicom" w:date="2025-05-09T17:17:53Z">
                <w:rPr>
                  <w:rFonts w:ascii="Cambria Math" w:hAnsi="Cambria Math"/>
                  <w:i/>
                </w:rPr>
              </w:ins>
            </m:ctrlPr>
          </m:naryPr>
          <m:sub>
            <w:ins w:id="239" w:author="China Unicom" w:date="2025-05-09T17:17:53Z">
              <m:r>
                <m:rPr/>
                <w:rPr>
                  <w:rFonts w:ascii="Cambria Math" w:hAnsi="Cambria Math"/>
                </w:rPr>
                <m:t>i=1</m:t>
              </m:r>
            </w:ins>
            <m:ctrlPr>
              <w:ins w:id="240" w:author="China Unicom" w:date="2025-05-09T17:17:53Z">
                <w:rPr>
                  <w:rFonts w:ascii="Cambria Math" w:hAnsi="Cambria Math"/>
                  <w:i/>
                </w:rPr>
              </w:ins>
            </m:ctrlPr>
          </m:sub>
          <m:sup>
            <m:sSub>
              <m:sSubPr>
                <m:ctrlPr>
                  <w:ins w:id="241" w:author="China Unicom" w:date="2025-05-09T17:17:53Z">
                    <w:rPr>
                      <w:rFonts w:ascii="Cambria Math" w:hAnsi="Cambria Math"/>
                      <w:i/>
                    </w:rPr>
                  </w:ins>
                </m:ctrlPr>
              </m:sSubPr>
              <m:e>
                <w:ins w:id="242" w:author="China Unicom" w:date="2025-05-09T17:17:53Z">
                  <m:r>
                    <m:rPr/>
                    <w:rPr>
                      <w:rFonts w:ascii="Cambria Math" w:hAnsi="Cambria Math"/>
                    </w:rPr>
                    <m:t>N</m:t>
                  </m:r>
                </w:ins>
                <m:ctrlPr>
                  <w:ins w:id="243" w:author="China Unicom" w:date="2025-05-09T17:17:53Z">
                    <w:rPr>
                      <w:rFonts w:ascii="Cambria Math" w:hAnsi="Cambria Math"/>
                      <w:i/>
                    </w:rPr>
                  </w:ins>
                </m:ctrlPr>
              </m:e>
              <m:sub>
                <w:ins w:id="244" w:author="China Unicom" w:date="2025-05-09T17:17:53Z">
                  <m:r>
                    <m:rPr/>
                    <w:rPr>
                      <w:rFonts w:ascii="Cambria Math" w:hAnsi="Cambria Math"/>
                    </w:rPr>
                    <m:t>SMTC,overlap</m:t>
                  </m:r>
                </w:ins>
                <m:ctrlPr>
                  <w:ins w:id="245" w:author="China Unicom" w:date="2025-05-09T17:17:53Z">
                    <w:rPr>
                      <w:rFonts w:ascii="Cambria Math" w:hAnsi="Cambria Math"/>
                      <w:i/>
                    </w:rPr>
                  </w:ins>
                </m:ctrlPr>
              </m:sub>
            </m:sSub>
            <m:ctrlPr>
              <w:ins w:id="246" w:author="China Unicom" w:date="2025-05-09T17:17:53Z">
                <w:rPr>
                  <w:rFonts w:ascii="Cambria Math" w:hAnsi="Cambria Math"/>
                  <w:i/>
                </w:rPr>
              </w:ins>
            </m:ctrlPr>
          </m:sup>
          <m:e>
            <m:d>
              <m:dPr>
                <m:begChr m:val="⌈"/>
                <m:endChr m:val="⌉"/>
                <m:ctrlPr>
                  <w:ins w:id="247" w:author="China Unicom" w:date="2025-05-09T17:17:53Z">
                    <w:rPr>
                      <w:rFonts w:ascii="Cambria Math" w:hAnsi="Cambria Math"/>
                      <w:i/>
                    </w:rPr>
                  </w:ins>
                </m:ctrlPr>
              </m:dPr>
              <m:e>
                <m:f>
                  <m:fPr>
                    <m:ctrlPr>
                      <w:ins w:id="248" w:author="China Unicom" w:date="2025-05-09T17:17:53Z">
                        <w:rPr>
                          <w:rFonts w:ascii="Cambria Math" w:hAnsi="Cambria Math"/>
                          <w:i/>
                        </w:rPr>
                      </w:ins>
                    </m:ctrlPr>
                  </m:fPr>
                  <m:num>
                    <m:sSub>
                      <m:sSubPr>
                        <m:ctrlPr>
                          <w:ins w:id="249" w:author="China Unicom" w:date="2025-05-09T17:17:53Z">
                            <w:rPr>
                              <w:rFonts w:ascii="Cambria Math" w:hAnsi="Cambria Math"/>
                              <w:i/>
                            </w:rPr>
                          </w:ins>
                        </m:ctrlPr>
                      </m:sSubPr>
                      <m:e>
                        <w:ins w:id="250" w:author="China Unicom" w:date="2025-05-09T17:17:53Z">
                          <m:r>
                            <m:rPr/>
                            <w:rPr>
                              <w:rFonts w:ascii="Cambria Math" w:hAnsi="Cambria Math"/>
                            </w:rPr>
                            <m:t>N</m:t>
                          </m:r>
                        </w:ins>
                        <m:ctrlPr>
                          <w:ins w:id="251" w:author="China Unicom" w:date="2025-05-09T17:17:53Z">
                            <w:rPr>
                              <w:rFonts w:ascii="Cambria Math" w:hAnsi="Cambria Math"/>
                              <w:i/>
                            </w:rPr>
                          </w:ins>
                        </m:ctrlPr>
                      </m:e>
                      <m:sub>
                        <w:ins w:id="252" w:author="China Unicom" w:date="2025-05-09T17:17:53Z">
                          <m:r>
                            <m:rPr/>
                            <w:rPr>
                              <w:rFonts w:ascii="Cambria Math" w:hAnsi="Cambria Math"/>
                            </w:rPr>
                            <m:t>LEO,i</m:t>
                          </m:r>
                        </w:ins>
                        <m:ctrlPr>
                          <w:ins w:id="253" w:author="China Unicom" w:date="2025-05-09T17:17:53Z">
                            <w:rPr>
                              <w:rFonts w:ascii="Cambria Math" w:hAnsi="Cambria Math"/>
                              <w:i/>
                            </w:rPr>
                          </w:ins>
                        </m:ctrlPr>
                      </m:sub>
                    </m:sSub>
                    <m:ctrlPr>
                      <w:ins w:id="254" w:author="China Unicom" w:date="2025-05-09T17:17:53Z">
                        <w:rPr>
                          <w:rFonts w:ascii="Cambria Math" w:hAnsi="Cambria Math"/>
                          <w:i/>
                        </w:rPr>
                      </w:ins>
                    </m:ctrlPr>
                  </m:num>
                  <m:den>
                    <m:sSub>
                      <m:sSubPr>
                        <m:ctrlPr>
                          <w:ins w:id="255" w:author="China Unicom" w:date="2025-05-09T17:17:53Z">
                            <w:rPr>
                              <w:rFonts w:ascii="Cambria Math" w:hAnsi="Cambria Math"/>
                              <w:i/>
                            </w:rPr>
                          </w:ins>
                        </m:ctrlPr>
                      </m:sSubPr>
                      <m:e>
                        <w:ins w:id="256" w:author="China Unicom" w:date="2025-05-09T17:17:53Z">
                          <m:r>
                            <m:rPr/>
                            <w:rPr>
                              <w:rFonts w:ascii="Cambria Math" w:hAnsi="Cambria Math"/>
                            </w:rPr>
                            <m:t>N</m:t>
                          </m:r>
                        </w:ins>
                        <m:ctrlPr>
                          <w:ins w:id="257" w:author="China Unicom" w:date="2025-05-09T17:17:53Z">
                            <w:rPr>
                              <w:rFonts w:ascii="Cambria Math" w:hAnsi="Cambria Math"/>
                              <w:i/>
                            </w:rPr>
                          </w:ins>
                        </m:ctrlPr>
                      </m:e>
                      <m:sub>
                        <w:ins w:id="258" w:author="China Unicom" w:date="2025-05-09T17:17:53Z">
                          <m:r>
                            <m:rPr/>
                            <w:rPr>
                              <w:rFonts w:ascii="Cambria Math" w:hAnsi="Cambria Math"/>
                            </w:rPr>
                            <m:t>LEO,simul</m:t>
                          </m:r>
                        </w:ins>
                        <m:ctrlPr>
                          <w:ins w:id="259" w:author="China Unicom" w:date="2025-05-09T17:17:53Z">
                            <w:rPr>
                              <w:rFonts w:ascii="Cambria Math" w:hAnsi="Cambria Math"/>
                              <w:i/>
                            </w:rPr>
                          </w:ins>
                        </m:ctrlPr>
                      </m:sub>
                    </m:sSub>
                    <m:ctrlPr>
                      <w:ins w:id="260" w:author="China Unicom" w:date="2025-05-09T17:17:53Z">
                        <w:rPr>
                          <w:rFonts w:ascii="Cambria Math" w:hAnsi="Cambria Math"/>
                          <w:i/>
                        </w:rPr>
                      </w:ins>
                    </m:ctrlPr>
                  </m:den>
                </m:f>
                <m:ctrlPr>
                  <w:ins w:id="261" w:author="China Unicom" w:date="2025-05-09T17:17:53Z">
                    <w:rPr>
                      <w:rFonts w:ascii="Cambria Math" w:hAnsi="Cambria Math"/>
                      <w:i/>
                    </w:rPr>
                  </w:ins>
                </m:ctrlPr>
              </m:e>
            </m:d>
            <m:ctrlPr>
              <w:ins w:id="262" w:author="China Unicom" w:date="2025-05-09T17:17:53Z">
                <w:rPr>
                  <w:rFonts w:ascii="Cambria Math" w:hAnsi="Cambria Math"/>
                  <w:i/>
                </w:rPr>
              </w:ins>
            </m:ctrlPr>
          </m:e>
        </m:nary>
      </m:oMath>
      <w:ins w:id="263" w:author="China Unicom" w:date="2025-05-09T17:17:53Z">
        <w:r>
          <w:rPr/>
          <w:t>, if only LEO satellites are measured on the carrier;</w:t>
        </w:r>
      </w:ins>
    </w:p>
    <w:p>
      <w:pPr>
        <w:ind w:left="568" w:hanging="284"/>
        <w:rPr>
          <w:ins w:id="264" w:author="China Unicom" w:date="2025-05-09T17:17:53Z"/>
          <w:lang w:eastAsia="zh-CN"/>
        </w:rPr>
      </w:pPr>
      <w:ins w:id="265" w:author="China Unicom" w:date="2025-05-09T17:17:53Z">
        <w:r>
          <w:rPr>
            <w:rFonts w:hint="eastAsia"/>
            <w:lang w:eastAsia="zh-CN"/>
          </w:rPr>
          <w:t>w</w:t>
        </w:r>
      </w:ins>
      <w:ins w:id="266" w:author="China Unicom" w:date="2025-05-09T17:17:53Z">
        <w:r>
          <w:rPr>
            <w:lang w:eastAsia="zh-CN"/>
          </w:rPr>
          <w:t>here</w:t>
        </w:r>
      </w:ins>
    </w:p>
    <w:p>
      <w:pPr>
        <w:ind w:left="568" w:hanging="284"/>
        <w:rPr>
          <w:ins w:id="267" w:author="China Unicom" w:date="2025-05-09T17:17:53Z"/>
          <w:lang w:eastAsia="zh-CN"/>
        </w:rPr>
      </w:pPr>
      <m:oMath>
        <m:sSub>
          <m:sSubPr>
            <m:ctrlPr>
              <w:ins w:id="268" w:author="China Unicom" w:date="2025-05-09T17:17:53Z">
                <w:rPr>
                  <w:rFonts w:ascii="Cambria Math" w:hAnsi="Cambria Math"/>
                  <w:i/>
                </w:rPr>
              </w:ins>
            </m:ctrlPr>
          </m:sSubPr>
          <m:e>
            <w:ins w:id="269" w:author="China Unicom" w:date="2025-05-09T17:17:53Z">
              <m:r>
                <m:rPr/>
                <w:rPr>
                  <w:rFonts w:ascii="Cambria Math" w:hAnsi="Cambria Math"/>
                </w:rPr>
                <m:t>N</m:t>
              </m:r>
            </w:ins>
            <m:ctrlPr>
              <w:ins w:id="270" w:author="China Unicom" w:date="2025-05-09T17:17:53Z">
                <w:rPr>
                  <w:rFonts w:ascii="Cambria Math" w:hAnsi="Cambria Math"/>
                  <w:i/>
                </w:rPr>
              </w:ins>
            </m:ctrlPr>
          </m:e>
          <m:sub>
            <w:ins w:id="271" w:author="China Unicom" w:date="2025-05-09T17:17:53Z">
              <m:r>
                <m:rPr/>
                <w:rPr>
                  <w:rFonts w:ascii="Cambria Math" w:hAnsi="Cambria Math"/>
                </w:rPr>
                <m:t>LEO,i</m:t>
              </m:r>
            </w:ins>
            <m:ctrlPr>
              <w:ins w:id="272" w:author="China Unicom" w:date="2025-05-09T17:17:53Z">
                <w:rPr>
                  <w:rFonts w:ascii="Cambria Math" w:hAnsi="Cambria Math"/>
                  <w:i/>
                </w:rPr>
              </w:ins>
            </m:ctrlPr>
          </m:sub>
        </m:sSub>
      </m:oMath>
      <w:ins w:id="273" w:author="China Unicom" w:date="2025-05-09T17:17:53Z">
        <w:r>
          <w:rPr>
            <w:rFonts w:hint="eastAsia"/>
            <w:lang w:eastAsia="zh-CN"/>
          </w:rPr>
          <w:t xml:space="preserve"> i</w:t>
        </w:r>
      </w:ins>
      <w:ins w:id="274" w:author="China Unicom" w:date="2025-05-09T17:17:53Z">
        <w:r>
          <w:rPr>
            <w:lang w:eastAsia="zh-CN"/>
          </w:rPr>
          <w:t xml:space="preserve">s the number of LEO satellites to be measured within i-th SMTC, </w:t>
        </w:r>
      </w:ins>
    </w:p>
    <w:p>
      <w:pPr>
        <w:ind w:left="568" w:hanging="284"/>
        <w:rPr>
          <w:ins w:id="275" w:author="China Unicom" w:date="2025-05-09T17:17:53Z"/>
          <w:lang w:eastAsia="zh-CN"/>
        </w:rPr>
      </w:pPr>
      <m:oMath>
        <m:sSub>
          <m:sSubPr>
            <m:ctrlPr>
              <w:ins w:id="276" w:author="China Unicom" w:date="2025-05-09T17:17:53Z">
                <w:rPr>
                  <w:rFonts w:ascii="Cambria Math" w:hAnsi="Cambria Math"/>
                  <w:i/>
                </w:rPr>
              </w:ins>
            </m:ctrlPr>
          </m:sSubPr>
          <m:e>
            <w:ins w:id="277" w:author="China Unicom" w:date="2025-05-09T17:17:53Z">
              <m:r>
                <m:rPr/>
                <w:rPr>
                  <w:rFonts w:ascii="Cambria Math" w:hAnsi="Cambria Math"/>
                </w:rPr>
                <m:t>N</m:t>
              </m:r>
            </w:ins>
            <m:ctrlPr>
              <w:ins w:id="278" w:author="China Unicom" w:date="2025-05-09T17:17:53Z">
                <w:rPr>
                  <w:rFonts w:ascii="Cambria Math" w:hAnsi="Cambria Math"/>
                  <w:i/>
                </w:rPr>
              </w:ins>
            </m:ctrlPr>
          </m:e>
          <m:sub>
            <w:ins w:id="279" w:author="China Unicom" w:date="2025-05-09T17:17:53Z">
              <m:r>
                <m:rPr/>
                <w:rPr>
                  <w:rFonts w:ascii="Cambria Math" w:hAnsi="Cambria Math"/>
                </w:rPr>
                <m:t>LEO,simul</m:t>
              </m:r>
            </w:ins>
            <m:ctrlPr>
              <w:ins w:id="280" w:author="China Unicom" w:date="2025-05-09T17:17:53Z">
                <w:rPr>
                  <w:rFonts w:ascii="Cambria Math" w:hAnsi="Cambria Math"/>
                  <w:i/>
                </w:rPr>
              </w:ins>
            </m:ctrlPr>
          </m:sub>
        </m:sSub>
      </m:oMath>
      <w:ins w:id="281" w:author="China Unicom" w:date="2025-05-09T17:17:53Z">
        <w:r>
          <w:rPr>
            <w:rFonts w:hint="eastAsia"/>
            <w:lang w:eastAsia="zh-CN"/>
          </w:rPr>
          <w:t xml:space="preserve"> i</w:t>
        </w:r>
      </w:ins>
      <w:ins w:id="282" w:author="China Unicom" w:date="2025-05-09T17:17:53Z">
        <w:r>
          <w:rPr>
            <w:lang w:eastAsia="zh-CN"/>
          </w:rPr>
          <w:t>s the number of LEO satellites that UE can measure in parallel within an SMTC,</w:t>
        </w:r>
      </w:ins>
      <m:oMath>
        <m:sSub>
          <m:sSubPr>
            <m:ctrlPr>
              <w:ins w:id="283" w:author="China Unicom" w:date="2025-05-09T17:17:53Z">
                <w:rPr>
                  <w:rFonts w:ascii="Cambria Math" w:hAnsi="Cambria Math"/>
                  <w:i/>
                </w:rPr>
              </w:ins>
            </m:ctrlPr>
          </m:sSubPr>
          <m:e>
            <w:ins w:id="284" w:author="China Unicom" w:date="2025-05-09T17:17:53Z">
              <m:r>
                <m:rPr/>
                <w:rPr>
                  <w:rFonts w:ascii="Cambria Math" w:hAnsi="Cambria Math"/>
                </w:rPr>
                <m:t>N</m:t>
              </m:r>
            </w:ins>
            <m:ctrlPr>
              <w:ins w:id="285" w:author="China Unicom" w:date="2025-05-09T17:17:53Z">
                <w:rPr>
                  <w:rFonts w:ascii="Cambria Math" w:hAnsi="Cambria Math"/>
                  <w:i/>
                </w:rPr>
              </w:ins>
            </m:ctrlPr>
          </m:e>
          <m:sub>
            <w:ins w:id="286" w:author="China Unicom" w:date="2025-05-09T17:17:53Z">
              <m:r>
                <m:rPr/>
                <w:rPr>
                  <w:rFonts w:ascii="Cambria Math" w:hAnsi="Cambria Math"/>
                </w:rPr>
                <m:t>SMTC,overlap</m:t>
              </m:r>
            </w:ins>
            <m:ctrlPr>
              <w:ins w:id="287" w:author="China Unicom" w:date="2025-05-09T17:17:53Z">
                <w:rPr>
                  <w:rFonts w:ascii="Cambria Math" w:hAnsi="Cambria Math"/>
                  <w:i/>
                </w:rPr>
              </w:ins>
            </m:ctrlPr>
          </m:sub>
        </m:sSub>
      </m:oMath>
      <w:ins w:id="288" w:author="China Unicom" w:date="2025-05-09T17:17:53Z">
        <w:r>
          <w:rPr>
            <w:rFonts w:hint="eastAsia"/>
            <w:lang w:eastAsia="zh-CN"/>
          </w:rPr>
          <w:t xml:space="preserve"> i</w:t>
        </w:r>
      </w:ins>
      <w:ins w:id="289" w:author="China Unicom" w:date="2025-05-09T17:17:53Z">
        <w:r>
          <w:rPr>
            <w:lang w:eastAsia="zh-CN"/>
          </w:rPr>
          <w:t xml:space="preserve">s the number of SMTCs that partially overlap with each other. </w:t>
        </w:r>
      </w:ins>
    </w:p>
    <w:p>
      <w:pPr>
        <w:pStyle w:val="56"/>
        <w:rPr>
          <w:ins w:id="290" w:author="China Unicom" w:date="2025-05-09T17:17:53Z"/>
          <w:lang w:eastAsia="zh-CN"/>
        </w:rPr>
      </w:pPr>
      <w:ins w:id="291" w:author="China Unicom" w:date="2025-05-09T17:17:53Z">
        <w:r>
          <w:rPr>
            <w:rFonts w:hint="eastAsia"/>
            <w:lang w:eastAsia="zh-CN"/>
          </w:rPr>
          <w:t>N</w:t>
        </w:r>
      </w:ins>
      <w:ins w:id="292" w:author="China Unicom" w:date="2025-05-09T17:17:53Z">
        <w:r>
          <w:rPr>
            <w:rFonts w:hint="eastAsia"/>
            <w:lang w:val="en-US" w:eastAsia="zh-CN"/>
          </w:rPr>
          <w:t>OTE</w:t>
        </w:r>
      </w:ins>
      <w:ins w:id="293" w:author="China Unicom" w:date="2025-05-09T17:17:53Z">
        <w:r>
          <w:rPr>
            <w:lang w:eastAsia="zh-CN"/>
          </w:rPr>
          <w:t>:</w:t>
        </w:r>
      </w:ins>
      <w:ins w:id="294" w:author="China Unicom" w:date="2025-05-09T17:17:53Z">
        <w:r>
          <w:rPr>
            <w:lang w:eastAsia="zh-CN"/>
          </w:rPr>
          <w:tab/>
        </w:r>
      </w:ins>
      <w:ins w:id="295" w:author="China Unicom" w:date="2025-05-09T17:17:53Z">
        <w:r>
          <w:rPr>
            <w:lang w:eastAsia="zh-CN"/>
          </w:rPr>
          <w:t xml:space="preserve">For deriving </w:t>
        </w:r>
      </w:ins>
      <w:ins w:id="296" w:author="China Unicom" w:date="2025-05-09T17:17:53Z">
        <w:r>
          <w:rPr/>
          <w:t>K</w:t>
        </w:r>
      </w:ins>
      <w:ins w:id="297" w:author="China Unicom" w:date="2025-05-09T17:17:53Z">
        <w:r>
          <w:rPr>
            <w:vertAlign w:val="subscript"/>
          </w:rPr>
          <w:t>multi_SMTC,i</w:t>
        </w:r>
      </w:ins>
      <w:ins w:id="298" w:author="China Unicom" w:date="2025-05-09T17:17:53Z">
        <w:r>
          <w:rPr>
            <w:lang w:eastAsia="zh-CN"/>
          </w:rPr>
          <w:t xml:space="preserve"> for </w:t>
        </w:r>
      </w:ins>
      <w:ins w:id="299" w:author="China Unicom" w:date="2025-05-09T17:17:53Z">
        <w:r>
          <w:rPr/>
          <w:t>T</w:t>
        </w:r>
      </w:ins>
      <w:ins w:id="300" w:author="China Unicom" w:date="2025-05-09T17:17:53Z">
        <w:r>
          <w:rPr>
            <w:vertAlign w:val="subscript"/>
          </w:rPr>
          <w:t>detect,</w:t>
        </w:r>
      </w:ins>
      <w:ins w:id="301" w:author="China Unicom" w:date="2025-05-09T17:17:53Z">
        <w:r>
          <w:rPr>
            <w:vertAlign w:val="subscript"/>
            <w:lang w:eastAsia="zh-CN"/>
          </w:rPr>
          <w:t>NR</w:t>
        </w:r>
      </w:ins>
      <w:ins w:id="302" w:author="China Unicom" w:date="2025-05-09T17:17:53Z">
        <w:r>
          <w:rPr>
            <w:vertAlign w:val="subscript"/>
          </w:rPr>
          <w:t>_Inter</w:t>
        </w:r>
      </w:ins>
      <w:ins w:id="303" w:author="China Unicom" w:date="2025-05-09T17:17:53Z">
        <w:r>
          <w:rPr>
            <w:lang w:eastAsia="zh-CN"/>
          </w:rPr>
          <w:t xml:space="preserve">, </w:t>
        </w:r>
      </w:ins>
      <w:ins w:id="304" w:author="China Unicom" w:date="2025-05-09T17:17:53Z">
        <w:r>
          <w:rPr/>
          <w:t>T</w:t>
        </w:r>
      </w:ins>
      <w:ins w:id="305" w:author="China Unicom" w:date="2025-05-09T17:17:53Z">
        <w:r>
          <w:rPr>
            <w:vertAlign w:val="subscript"/>
          </w:rPr>
          <w:t>measure,NR_Inter</w:t>
        </w:r>
      </w:ins>
      <w:ins w:id="306" w:author="China Unicom" w:date="2025-05-09T17:17:53Z">
        <w:r>
          <w:rPr>
            <w:lang w:eastAsia="zh-CN"/>
          </w:rPr>
          <w:t xml:space="preserve"> and </w:t>
        </w:r>
      </w:ins>
      <w:ins w:id="307" w:author="China Unicom" w:date="2025-05-09T17:17:53Z">
        <w:r>
          <w:rPr/>
          <w:t>T</w:t>
        </w:r>
      </w:ins>
      <w:ins w:id="308" w:author="China Unicom" w:date="2025-05-09T17:17:53Z">
        <w:r>
          <w:rPr>
            <w:vertAlign w:val="subscript"/>
          </w:rPr>
          <w:t>evaluate,</w:t>
        </w:r>
      </w:ins>
      <w:ins w:id="309" w:author="China Unicom" w:date="2025-05-09T17:17:53Z">
        <w:r>
          <w:rPr>
            <w:vertAlign w:val="subscript"/>
            <w:lang w:eastAsia="zh-CN"/>
          </w:rPr>
          <w:t>NR</w:t>
        </w:r>
      </w:ins>
      <w:ins w:id="310" w:author="China Unicom" w:date="2025-05-09T17:17:53Z">
        <w:r>
          <w:rPr>
            <w:vertAlign w:val="subscript"/>
          </w:rPr>
          <w:t>_Inter</w:t>
        </w:r>
      </w:ins>
      <w:ins w:id="311" w:author="China Unicom" w:date="2025-05-09T17:17:53Z">
        <w:r>
          <w:rPr>
            <w:lang w:eastAsia="zh-CN"/>
          </w:rPr>
          <w:t xml:space="preserve"> of frequency layer </w:t>
        </w:r>
      </w:ins>
      <w:ins w:id="312" w:author="China Unicom" w:date="2025-05-09T17:17:53Z">
        <w:r>
          <w:rPr>
            <w:i/>
            <w:lang w:eastAsia="zh-CN"/>
          </w:rPr>
          <w:t>i</w:t>
        </w:r>
      </w:ins>
      <w:ins w:id="313" w:author="China Unicom" w:date="2025-05-09T17:17:53Z">
        <w:r>
          <w:rPr>
            <w:lang w:eastAsia="zh-CN"/>
          </w:rPr>
          <w:t xml:space="preserve">, two SMTCs are considered as overlapping if they overlap in one or more occasions during a single </w:t>
        </w:r>
      </w:ins>
      <w:ins w:id="314" w:author="China Unicom" w:date="2025-05-09T17:17:53Z">
        <w:r>
          <w:rPr/>
          <w:t>T</w:t>
        </w:r>
      </w:ins>
      <w:ins w:id="315" w:author="China Unicom" w:date="2025-05-09T17:17:53Z">
        <w:r>
          <w:rPr>
            <w:vertAlign w:val="subscript"/>
          </w:rPr>
          <w:t>detect,</w:t>
        </w:r>
      </w:ins>
      <w:ins w:id="316" w:author="China Unicom" w:date="2025-05-09T17:17:53Z">
        <w:r>
          <w:rPr>
            <w:vertAlign w:val="subscript"/>
            <w:lang w:eastAsia="zh-CN"/>
          </w:rPr>
          <w:t>NR</w:t>
        </w:r>
      </w:ins>
      <w:ins w:id="317" w:author="China Unicom" w:date="2025-05-09T17:17:53Z">
        <w:r>
          <w:rPr>
            <w:vertAlign w:val="subscript"/>
          </w:rPr>
          <w:t>_Inter</w:t>
        </w:r>
      </w:ins>
      <w:ins w:id="318" w:author="China Unicom" w:date="2025-05-09T17:17:53Z">
        <w:r>
          <w:rPr>
            <w:lang w:eastAsia="zh-CN"/>
          </w:rPr>
          <w:t xml:space="preserve">, </w:t>
        </w:r>
      </w:ins>
      <w:ins w:id="319" w:author="China Unicom" w:date="2025-05-09T17:17:53Z">
        <w:r>
          <w:rPr/>
          <w:t>T</w:t>
        </w:r>
      </w:ins>
      <w:ins w:id="320" w:author="China Unicom" w:date="2025-05-09T17:17:53Z">
        <w:r>
          <w:rPr>
            <w:vertAlign w:val="subscript"/>
          </w:rPr>
          <w:t>measure,NR_Inter</w:t>
        </w:r>
      </w:ins>
      <w:ins w:id="321" w:author="China Unicom" w:date="2025-05-09T17:17:53Z">
        <w:r>
          <w:rPr>
            <w:lang w:eastAsia="zh-CN"/>
          </w:rPr>
          <w:t xml:space="preserve"> or </w:t>
        </w:r>
      </w:ins>
      <w:ins w:id="322" w:author="China Unicom" w:date="2025-05-09T17:17:53Z">
        <w:r>
          <w:rPr/>
          <w:t>T</w:t>
        </w:r>
      </w:ins>
      <w:ins w:id="323" w:author="China Unicom" w:date="2025-05-09T17:17:53Z">
        <w:r>
          <w:rPr>
            <w:vertAlign w:val="subscript"/>
          </w:rPr>
          <w:t>evaluate,</w:t>
        </w:r>
      </w:ins>
      <w:ins w:id="324" w:author="China Unicom" w:date="2025-05-09T17:17:53Z">
        <w:r>
          <w:rPr>
            <w:vertAlign w:val="subscript"/>
            <w:lang w:eastAsia="zh-CN"/>
          </w:rPr>
          <w:t>NR</w:t>
        </w:r>
      </w:ins>
      <w:ins w:id="325" w:author="China Unicom" w:date="2025-05-09T17:17:53Z">
        <w:r>
          <w:rPr>
            <w:vertAlign w:val="subscript"/>
          </w:rPr>
          <w:t>_Inter</w:t>
        </w:r>
      </w:ins>
      <w:ins w:id="326" w:author="China Unicom" w:date="2025-05-09T17:17:53Z">
        <w:r>
          <w:rPr>
            <w:lang w:eastAsia="zh-CN"/>
          </w:rPr>
          <w:t>.</w:t>
        </w:r>
      </w:ins>
    </w:p>
    <w:p>
      <w:pPr>
        <w:rPr>
          <w:ins w:id="327" w:author="China Unicom" w:date="2025-05-09T17:17:53Z"/>
          <w:rFonts w:eastAsia="等线"/>
          <w:lang w:eastAsia="zh-CN"/>
        </w:rPr>
      </w:pPr>
      <w:ins w:id="328" w:author="China Unicom" w:date="2025-05-09T17:17:53Z">
        <w:r>
          <w:rPr>
            <w:rFonts w:eastAsia="等线"/>
            <w:lang w:eastAsia="zh-CN"/>
          </w:rPr>
          <w:t>The parameter K</w:t>
        </w:r>
      </w:ins>
      <w:ins w:id="329" w:author="China Unicom" w:date="2025-05-09T17:17:53Z">
        <w:r>
          <w:rPr>
            <w:rFonts w:eastAsia="等线"/>
            <w:vertAlign w:val="subscript"/>
            <w:lang w:eastAsia="zh-CN"/>
          </w:rPr>
          <w:t>carrier_TN</w:t>
        </w:r>
      </w:ins>
      <w:ins w:id="330" w:author="China Unicom" w:date="2025-05-09T17:17:53Z">
        <w:r>
          <w:rPr>
            <w:rFonts w:eastAsia="等线"/>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ins>
    </w:p>
    <w:p>
      <w:pPr>
        <w:tabs>
          <w:tab w:val="left" w:pos="441"/>
          <w:tab w:val="left" w:pos="1134"/>
        </w:tabs>
        <w:spacing w:before="120" w:beforeLines="50"/>
        <w:jc w:val="both"/>
        <w:rPr>
          <w:ins w:id="331" w:author="China Unicom" w:date="2025-05-09T17:17:53Z"/>
          <w:rFonts w:eastAsia="等线"/>
          <w:lang w:val="en-US" w:eastAsia="zh-CN"/>
        </w:rPr>
      </w:pPr>
      <w:ins w:id="332" w:author="China Unicom" w:date="2025-05-09T17:17:53Z">
        <w:r>
          <w:rPr>
            <w:rFonts w:eastAsia="等线"/>
            <w:lang w:val="en-US" w:eastAsia="zh-CN"/>
          </w:rPr>
          <w:t>T</w:t>
        </w:r>
      </w:ins>
      <w:ins w:id="333" w:author="China Unicom" w:date="2025-05-09T17:17:53Z">
        <w:r>
          <w:rPr>
            <w:rFonts w:eastAsia="等线"/>
            <w:vertAlign w:val="subscript"/>
            <w:lang w:val="en-US" w:eastAsia="zh-CN"/>
          </w:rPr>
          <w:t>detect,NR_Inter_TN</w:t>
        </w:r>
      </w:ins>
      <w:ins w:id="334" w:author="China Unicom" w:date="2025-05-09T17:17:53Z">
        <w:r>
          <w:rPr>
            <w:rFonts w:eastAsia="等线"/>
            <w:lang w:val="en-US" w:eastAsia="zh-CN"/>
          </w:rPr>
          <w:t xml:space="preserve"> </w:t>
        </w:r>
      </w:ins>
      <w:ins w:id="335" w:author="China Unicom" w:date="2025-05-09T17:17:53Z">
        <w:r>
          <w:rPr>
            <w:rFonts w:hint="eastAsia" w:eastAsia="等线"/>
            <w:lang w:val="en-US" w:eastAsia="zh-CN"/>
          </w:rPr>
          <w:t>,</w:t>
        </w:r>
      </w:ins>
      <w:ins w:id="336" w:author="China Unicom" w:date="2025-05-09T17:17:53Z">
        <w:r>
          <w:rPr>
            <w:rFonts w:eastAsia="等线"/>
            <w:lang w:val="en-US" w:eastAsia="zh-CN"/>
          </w:rPr>
          <w:t>T</w:t>
        </w:r>
      </w:ins>
      <w:ins w:id="337" w:author="China Unicom" w:date="2025-05-09T17:17:53Z">
        <w:r>
          <w:rPr>
            <w:rFonts w:eastAsia="等线"/>
            <w:vertAlign w:val="subscript"/>
            <w:lang w:val="en-US" w:eastAsia="zh-CN"/>
          </w:rPr>
          <w:t>measure,NR_Inter_TN</w:t>
        </w:r>
      </w:ins>
      <w:ins w:id="338" w:author="China Unicom" w:date="2025-05-09T17:17:53Z">
        <w:r>
          <w:rPr>
            <w:rFonts w:hint="eastAsia" w:eastAsia="等线"/>
            <w:lang w:val="en-US" w:eastAsia="zh-CN"/>
          </w:rPr>
          <w:t xml:space="preserve"> and </w:t>
        </w:r>
      </w:ins>
      <w:ins w:id="339" w:author="China Unicom" w:date="2025-05-09T17:17:53Z">
        <w:r>
          <w:rPr>
            <w:rFonts w:eastAsia="等线"/>
            <w:lang w:val="en-US" w:eastAsia="zh-CN"/>
          </w:rPr>
          <w:t>T</w:t>
        </w:r>
      </w:ins>
      <w:ins w:id="340" w:author="China Unicom" w:date="2025-05-09T17:17:53Z">
        <w:r>
          <w:rPr>
            <w:rFonts w:eastAsia="等线"/>
            <w:vertAlign w:val="subscript"/>
            <w:lang w:val="en-US" w:eastAsia="zh-CN"/>
          </w:rPr>
          <w:t>evaluate,NR_Inter_TN</w:t>
        </w:r>
      </w:ins>
      <w:ins w:id="341" w:author="China Unicom" w:date="2025-05-09T17:17:53Z">
        <w:r>
          <w:rPr>
            <w:rFonts w:eastAsia="等线"/>
            <w:lang w:val="en-US" w:eastAsia="zh-CN"/>
          </w:rPr>
          <w:t xml:space="preserve"> </w:t>
        </w:r>
      </w:ins>
      <w:ins w:id="342" w:author="China Unicom" w:date="2025-05-09T17:17:53Z">
        <w:r>
          <w:rPr>
            <w:rFonts w:hint="eastAsia" w:eastAsia="等线"/>
            <w:lang w:val="en-US" w:eastAsia="zh-CN"/>
          </w:rPr>
          <w:t>are</w:t>
        </w:r>
      </w:ins>
      <w:ins w:id="343" w:author="China Unicom" w:date="2025-05-09T17:17:53Z">
        <w:r>
          <w:rPr>
            <w:rFonts w:eastAsia="等线"/>
            <w:lang w:val="en-US" w:eastAsia="zh-CN"/>
          </w:rPr>
          <w:t xml:space="preserve"> the NR TN inter-frequency cell re-selection requirement defined in table 4.2.2.4-1 in TS 38.133</w:t>
        </w:r>
      </w:ins>
    </w:p>
    <w:p>
      <w:pPr>
        <w:tabs>
          <w:tab w:val="left" w:pos="441"/>
          <w:tab w:val="left" w:pos="1134"/>
        </w:tabs>
        <w:spacing w:before="120" w:beforeLines="50"/>
        <w:jc w:val="both"/>
        <w:rPr>
          <w:ins w:id="344" w:author="China Unicom" w:date="2025-05-09T17:17:53Z"/>
          <w:rFonts w:eastAsia="等线"/>
          <w:lang w:val="en-US" w:eastAsia="zh-CN"/>
        </w:rPr>
      </w:pPr>
      <w:ins w:id="345" w:author="China Unicom" w:date="2025-05-09T17:17:53Z">
        <w:r>
          <w:rPr>
            <w:rFonts w:eastAsia="等线"/>
            <w:lang w:val="en-US" w:eastAsia="zh-CN"/>
          </w:rPr>
          <w:t>T</w:t>
        </w:r>
      </w:ins>
      <w:ins w:id="346" w:author="China Unicom" w:date="2025-05-09T17:17:53Z">
        <w:r>
          <w:rPr>
            <w:rFonts w:eastAsia="等线"/>
            <w:vertAlign w:val="subscript"/>
            <w:lang w:val="en-US" w:eastAsia="zh-CN"/>
          </w:rPr>
          <w:t>detect,NR_Inter_</w:t>
        </w:r>
      </w:ins>
      <w:ins w:id="347" w:author="China Unicom" w:date="2025-05-09T17:17:53Z">
        <w:r>
          <w:rPr>
            <w:rFonts w:hint="eastAsia" w:eastAsia="等线"/>
            <w:vertAlign w:val="subscript"/>
            <w:lang w:val="en-US" w:eastAsia="zh-CN"/>
          </w:rPr>
          <w:t>N</w:t>
        </w:r>
      </w:ins>
      <w:ins w:id="348" w:author="China Unicom" w:date="2025-05-09T17:17:53Z">
        <w:r>
          <w:rPr>
            <w:rFonts w:eastAsia="等线"/>
            <w:vertAlign w:val="subscript"/>
            <w:lang w:val="en-US" w:eastAsia="zh-CN"/>
          </w:rPr>
          <w:t>TN</w:t>
        </w:r>
      </w:ins>
      <w:ins w:id="349" w:author="China Unicom" w:date="2025-05-09T17:17:53Z">
        <w:r>
          <w:rPr>
            <w:rFonts w:eastAsia="等线"/>
            <w:lang w:val="en-US" w:eastAsia="zh-CN"/>
          </w:rPr>
          <w:t xml:space="preserve"> </w:t>
        </w:r>
      </w:ins>
      <w:ins w:id="350" w:author="China Unicom" w:date="2025-05-09T17:17:53Z">
        <w:r>
          <w:rPr>
            <w:rFonts w:hint="eastAsia" w:eastAsia="等线"/>
            <w:lang w:val="en-US" w:eastAsia="zh-CN"/>
          </w:rPr>
          <w:t>,</w:t>
        </w:r>
      </w:ins>
      <w:ins w:id="351" w:author="China Unicom" w:date="2025-05-09T17:17:53Z">
        <w:r>
          <w:rPr>
            <w:rFonts w:eastAsia="等线"/>
            <w:lang w:val="en-US" w:eastAsia="zh-CN"/>
          </w:rPr>
          <w:t>T</w:t>
        </w:r>
      </w:ins>
      <w:ins w:id="352" w:author="China Unicom" w:date="2025-05-09T17:17:53Z">
        <w:r>
          <w:rPr>
            <w:rFonts w:eastAsia="等线"/>
            <w:vertAlign w:val="subscript"/>
            <w:lang w:val="en-US" w:eastAsia="zh-CN"/>
          </w:rPr>
          <w:t>measure,NR_Inter_</w:t>
        </w:r>
      </w:ins>
      <w:ins w:id="353" w:author="China Unicom" w:date="2025-05-09T17:17:53Z">
        <w:r>
          <w:rPr>
            <w:rFonts w:hint="eastAsia" w:eastAsia="等线"/>
            <w:vertAlign w:val="subscript"/>
            <w:lang w:val="en-US" w:eastAsia="zh-CN"/>
          </w:rPr>
          <w:t>N</w:t>
        </w:r>
      </w:ins>
      <w:ins w:id="354" w:author="China Unicom" w:date="2025-05-09T17:17:53Z">
        <w:r>
          <w:rPr>
            <w:rFonts w:eastAsia="等线"/>
            <w:vertAlign w:val="subscript"/>
            <w:lang w:val="en-US" w:eastAsia="zh-CN"/>
          </w:rPr>
          <w:t>TN</w:t>
        </w:r>
      </w:ins>
      <w:ins w:id="355" w:author="China Unicom" w:date="2025-05-09T17:17:53Z">
        <w:r>
          <w:rPr>
            <w:rFonts w:hint="eastAsia" w:eastAsia="等线"/>
            <w:lang w:val="en-US" w:eastAsia="zh-CN"/>
          </w:rPr>
          <w:t xml:space="preserve"> and </w:t>
        </w:r>
      </w:ins>
      <w:ins w:id="356" w:author="China Unicom" w:date="2025-05-09T17:17:53Z">
        <w:r>
          <w:rPr>
            <w:rFonts w:eastAsia="等线"/>
            <w:lang w:val="en-US" w:eastAsia="zh-CN"/>
          </w:rPr>
          <w:t>T</w:t>
        </w:r>
      </w:ins>
      <w:ins w:id="357" w:author="China Unicom" w:date="2025-05-09T17:17:53Z">
        <w:r>
          <w:rPr>
            <w:rFonts w:eastAsia="等线"/>
            <w:vertAlign w:val="subscript"/>
            <w:lang w:val="en-US" w:eastAsia="zh-CN"/>
          </w:rPr>
          <w:t>evaluate,NR_Inter_</w:t>
        </w:r>
      </w:ins>
      <w:ins w:id="358" w:author="China Unicom" w:date="2025-05-09T17:17:53Z">
        <w:r>
          <w:rPr>
            <w:rFonts w:hint="eastAsia" w:eastAsia="等线"/>
            <w:vertAlign w:val="subscript"/>
            <w:lang w:val="en-US" w:eastAsia="zh-CN"/>
          </w:rPr>
          <w:t>N</w:t>
        </w:r>
      </w:ins>
      <w:ins w:id="359" w:author="China Unicom" w:date="2025-05-09T17:17:53Z">
        <w:r>
          <w:rPr>
            <w:rFonts w:eastAsia="等线"/>
            <w:vertAlign w:val="subscript"/>
            <w:lang w:val="en-US" w:eastAsia="zh-CN"/>
          </w:rPr>
          <w:t>TN</w:t>
        </w:r>
      </w:ins>
      <w:ins w:id="360" w:author="China Unicom" w:date="2025-05-09T17:17:53Z">
        <w:r>
          <w:rPr>
            <w:rFonts w:eastAsia="等线"/>
            <w:lang w:val="en-US" w:eastAsia="zh-CN"/>
          </w:rPr>
          <w:t xml:space="preserve"> </w:t>
        </w:r>
      </w:ins>
      <w:ins w:id="361" w:author="China Unicom" w:date="2025-05-09T17:17:53Z">
        <w:r>
          <w:rPr>
            <w:rFonts w:hint="eastAsia" w:eastAsia="等线"/>
            <w:lang w:val="en-US" w:eastAsia="zh-CN"/>
          </w:rPr>
          <w:t>are</w:t>
        </w:r>
      </w:ins>
      <w:ins w:id="362" w:author="China Unicom" w:date="2025-05-09T17:17:53Z">
        <w:r>
          <w:rPr>
            <w:rFonts w:eastAsia="等线"/>
            <w:lang w:val="en-US" w:eastAsia="zh-CN"/>
          </w:rPr>
          <w:t xml:space="preserve"> the NR NTN inter-frequency cell re-selection requirement defined in table 4.2C.2.4-1 in TS 38.133.</w:t>
        </w:r>
      </w:ins>
    </w:p>
    <w:p>
      <w:pPr>
        <w:tabs>
          <w:tab w:val="left" w:pos="441"/>
          <w:tab w:val="left" w:pos="1134"/>
        </w:tabs>
        <w:spacing w:before="120" w:beforeLines="50" w:after="120"/>
        <w:jc w:val="both"/>
        <w:rPr>
          <w:ins w:id="363" w:author="China Unicom" w:date="2025-05-09T17:17:53Z"/>
          <w:rFonts w:eastAsia="等线"/>
          <w:lang w:val="en-US" w:eastAsia="zh-CN"/>
        </w:rPr>
      </w:pPr>
      <w:ins w:id="364" w:author="China Unicom" w:date="2025-05-09T17:17:53Z">
        <w:r>
          <w:rPr>
            <w:rFonts w:eastAsia="等线"/>
            <w:sz w:val="24"/>
            <w:szCs w:val="24"/>
            <w:lang w:val="en-US" w:eastAsia="zh-CN"/>
          </w:rPr>
          <w:t>T</w:t>
        </w:r>
      </w:ins>
      <w:ins w:id="365" w:author="China Unicom" w:date="2025-05-09T17:17:53Z">
        <w:r>
          <w:rPr>
            <w:rFonts w:eastAsia="等线"/>
            <w:sz w:val="24"/>
            <w:szCs w:val="24"/>
            <w:vertAlign w:val="subscript"/>
            <w:lang w:val="en-US" w:eastAsia="zh-CN"/>
          </w:rPr>
          <w:t>detect,NR_Inter_NTN</w:t>
        </w:r>
      </w:ins>
      <w:ins w:id="366" w:author="China Unicom" w:date="2025-05-09T17:17:53Z">
        <w:r>
          <w:rPr>
            <w:rFonts w:hint="eastAsia" w:eastAsia="等线"/>
            <w:sz w:val="24"/>
            <w:szCs w:val="24"/>
            <w:vertAlign w:val="subscript"/>
            <w:lang w:val="en-US" w:eastAsia="zh-CN"/>
          </w:rPr>
          <w:t xml:space="preserve">_enh, </w:t>
        </w:r>
      </w:ins>
      <w:ins w:id="367" w:author="China Unicom" w:date="2025-05-09T17:17:53Z">
        <w:r>
          <w:rPr>
            <w:rFonts w:eastAsia="等线"/>
            <w:sz w:val="24"/>
            <w:szCs w:val="24"/>
            <w:lang w:val="en-US" w:eastAsia="zh-CN"/>
          </w:rPr>
          <w:t>T</w:t>
        </w:r>
      </w:ins>
      <w:ins w:id="368" w:author="China Unicom" w:date="2025-05-09T17:17:53Z">
        <w:r>
          <w:rPr>
            <w:rFonts w:eastAsia="等线"/>
            <w:sz w:val="24"/>
            <w:szCs w:val="24"/>
            <w:vertAlign w:val="subscript"/>
            <w:lang w:val="en-US" w:eastAsia="zh-CN"/>
          </w:rPr>
          <w:t>measure,NR_Inter_NTN</w:t>
        </w:r>
      </w:ins>
      <w:ins w:id="369" w:author="China Unicom" w:date="2025-05-09T17:17:53Z">
        <w:r>
          <w:rPr>
            <w:rFonts w:hint="eastAsia" w:eastAsia="等线"/>
            <w:sz w:val="24"/>
            <w:szCs w:val="24"/>
            <w:vertAlign w:val="subscript"/>
            <w:lang w:val="en-US" w:eastAsia="zh-CN"/>
          </w:rPr>
          <w:t xml:space="preserve">_enh </w:t>
        </w:r>
      </w:ins>
      <w:ins w:id="370" w:author="China Unicom" w:date="2025-05-09T17:17:53Z">
        <w:r>
          <w:rPr>
            <w:rFonts w:hint="eastAsia" w:eastAsia="等线"/>
            <w:sz w:val="24"/>
            <w:szCs w:val="24"/>
            <w:lang w:val="en-US" w:eastAsia="zh-CN"/>
          </w:rPr>
          <w:t xml:space="preserve">and </w:t>
        </w:r>
      </w:ins>
      <w:ins w:id="371" w:author="China Unicom" w:date="2025-05-09T17:17:53Z">
        <w:r>
          <w:rPr>
            <w:rFonts w:eastAsia="等线"/>
            <w:sz w:val="24"/>
            <w:szCs w:val="24"/>
            <w:lang w:val="en-US" w:eastAsia="zh-CN"/>
          </w:rPr>
          <w:t>T</w:t>
        </w:r>
      </w:ins>
      <w:ins w:id="372" w:author="China Unicom" w:date="2025-05-09T17:17:53Z">
        <w:r>
          <w:rPr>
            <w:rFonts w:eastAsia="等线"/>
            <w:sz w:val="24"/>
            <w:szCs w:val="24"/>
            <w:vertAlign w:val="subscript"/>
            <w:lang w:val="en-US" w:eastAsia="zh-CN"/>
          </w:rPr>
          <w:t>evaluate,NR_Inter_NTN</w:t>
        </w:r>
      </w:ins>
      <w:ins w:id="373" w:author="China Unicom" w:date="2025-05-09T17:17:53Z">
        <w:r>
          <w:rPr>
            <w:rFonts w:hint="eastAsia" w:eastAsia="等线"/>
            <w:sz w:val="24"/>
            <w:szCs w:val="24"/>
            <w:vertAlign w:val="subscript"/>
            <w:lang w:val="en-US" w:eastAsia="zh-CN"/>
          </w:rPr>
          <w:t>_enh</w:t>
        </w:r>
      </w:ins>
      <w:ins w:id="374" w:author="China Unicom" w:date="2025-05-09T17:17:53Z">
        <w:r>
          <w:rPr>
            <w:rFonts w:eastAsia="等线"/>
            <w:sz w:val="24"/>
            <w:szCs w:val="24"/>
            <w:lang w:val="en-US" w:eastAsia="zh-CN"/>
          </w:rPr>
          <w:t xml:space="preserve"> </w:t>
        </w:r>
      </w:ins>
      <w:ins w:id="375" w:author="China Unicom" w:date="2025-05-09T17:17:53Z">
        <w:r>
          <w:rPr>
            <w:rFonts w:hint="eastAsia" w:eastAsia="等线"/>
            <w:lang w:val="en-US" w:eastAsia="zh-CN"/>
          </w:rPr>
          <w:t>are the NR NTN inter-frequency cell re-selection requirement defined in table 4.2C.2.4-2 in TS</w:t>
        </w:r>
      </w:ins>
      <w:ins w:id="376" w:author="China Unicom" w:date="2025-05-09T17:17:53Z">
        <w:r>
          <w:rPr>
            <w:rFonts w:eastAsia="等线"/>
            <w:lang w:val="en-US" w:eastAsia="zh-CN"/>
          </w:rPr>
          <w:t xml:space="preserve"> </w:t>
        </w:r>
      </w:ins>
      <w:ins w:id="377" w:author="China Unicom" w:date="2025-05-09T17:17:53Z">
        <w:r>
          <w:rPr>
            <w:rFonts w:hint="eastAsia" w:eastAsia="等线"/>
            <w:lang w:val="en-US" w:eastAsia="zh-CN"/>
          </w:rPr>
          <w:t>38.133.</w:t>
        </w:r>
      </w:ins>
    </w:p>
    <w:p>
      <w:pPr>
        <w:rPr>
          <w:ins w:id="378" w:author="China Unicom" w:date="2025-05-09T17:17:53Z"/>
          <w:rFonts w:cs="v4.2.0"/>
        </w:rPr>
      </w:pPr>
      <w:ins w:id="379" w:author="China Unicom" w:date="2025-05-09T17:17:53Z">
        <w:r>
          <w:rPr>
            <w:rFonts w:cs="v4.2.0"/>
          </w:rPr>
          <w:t xml:space="preserve">An inter-frequency cell is considered to be detectable </w:t>
        </w:r>
      </w:ins>
      <w:ins w:id="380" w:author="China Unicom" w:date="2025-05-09T17:17:53Z">
        <w:r>
          <w:rPr/>
          <w:t xml:space="preserve">according to the conditions defined in Annex </w:t>
        </w:r>
      </w:ins>
      <w:ins w:id="381" w:author="China Unicom" w:date="2025-05-09T17:17:53Z">
        <w:r>
          <w:rPr>
            <w:lang w:eastAsia="zh-CN"/>
          </w:rPr>
          <w:t xml:space="preserve">B.1.7 </w:t>
        </w:r>
      </w:ins>
      <w:ins w:id="382" w:author="China Unicom" w:date="2025-05-09T17:17:53Z">
        <w:r>
          <w:rPr/>
          <w:t xml:space="preserve">for a corresponding </w:t>
        </w:r>
      </w:ins>
      <w:ins w:id="383" w:author="China Unicom" w:date="2025-05-09T17:17:53Z">
        <w:r>
          <w:rPr>
            <w:rFonts w:hint="eastAsia" w:eastAsia="宋体"/>
            <w:lang w:eastAsia="zh-CN"/>
          </w:rPr>
          <w:t>b</w:t>
        </w:r>
      </w:ins>
      <w:ins w:id="384" w:author="China Unicom" w:date="2025-05-09T17:17:53Z">
        <w:r>
          <w:rPr/>
          <w:t>and.</w:t>
        </w:r>
      </w:ins>
    </w:p>
    <w:p>
      <w:pPr>
        <w:rPr>
          <w:ins w:id="385" w:author="China Unicom" w:date="2025-05-09T17:17:53Z"/>
        </w:rPr>
      </w:pPr>
      <w:ins w:id="386" w:author="China Unicom" w:date="2025-05-09T17:17:53Z">
        <w:r>
          <w:rPr/>
          <w:t xml:space="preserve">When higher priority cells are found by the higher priority search, they shall be measured at least every </w:t>
        </w:r>
      </w:ins>
      <w:ins w:id="387" w:author="China Unicom" w:date="2025-05-09T17:17:53Z">
        <w:r>
          <w:rPr>
            <w:rFonts w:cs="v4.2.0"/>
          </w:rPr>
          <w:t>T</w:t>
        </w:r>
      </w:ins>
      <w:ins w:id="388" w:author="China Unicom" w:date="2025-05-09T17:17:53Z">
        <w:r>
          <w:rPr>
            <w:rFonts w:cs="v4.2.0"/>
            <w:vertAlign w:val="subscript"/>
          </w:rPr>
          <w:t>measure,NR_Inter</w:t>
        </w:r>
      </w:ins>
      <w:ins w:id="389" w:author="China Unicom" w:date="2025-05-09T17:17:53Z">
        <w:r>
          <w:rPr/>
          <w:t>. If, after detecting a cell in a higher priority search, it is determined that re</w:t>
        </w:r>
      </w:ins>
      <w:ins w:id="390" w:author="China Unicom" w:date="2025-05-09T17:17:53Z">
        <w:r>
          <w:rPr>
            <w:rFonts w:hint="eastAsia" w:eastAsia="宋体"/>
            <w:lang w:eastAsia="zh-CN"/>
          </w:rPr>
          <w:t>-</w:t>
        </w:r>
      </w:ins>
      <w:ins w:id="391" w:author="China Unicom" w:date="2025-05-09T17:17:53Z">
        <w:r>
          <w:rPr/>
          <w:t>selection has not occurred then the UE is not required to continuously measure the detected cell to evaluate the ongoing possibility of re</w:t>
        </w:r>
      </w:ins>
      <w:ins w:id="392" w:author="China Unicom" w:date="2025-05-09T17:17:53Z">
        <w:r>
          <w:rPr>
            <w:rFonts w:hint="eastAsia" w:eastAsia="宋体"/>
            <w:lang w:eastAsia="zh-CN"/>
          </w:rPr>
          <w:t>-</w:t>
        </w:r>
      </w:ins>
      <w:ins w:id="393" w:author="China Unicom" w:date="2025-05-09T17:17:53Z">
        <w:r>
          <w:rPr/>
          <w:t xml:space="preserve">selection. However, the minimum measurement filtering requirements specified later in this clause shall still be met by the UE before it makes any determination that it may stop measuring the cell. If the UE detects on a </w:t>
        </w:r>
      </w:ins>
      <w:ins w:id="394" w:author="China Unicom" w:date="2025-05-09T17:17:53Z">
        <w:r>
          <w:rPr>
            <w:lang w:eastAsia="zh-CN"/>
          </w:rPr>
          <w:t>NR</w:t>
        </w:r>
      </w:ins>
      <w:ins w:id="395" w:author="China Unicom" w:date="2025-05-09T17:17:53Z">
        <w:r>
          <w:rPr/>
          <w:t xml:space="preserve"> carrier a cell whose physical identity is indicated as not allowed for that carrier in the measurement control system information of the serving cell, the UE is not required to perform measurements on that cell.</w:t>
        </w:r>
      </w:ins>
    </w:p>
    <w:p>
      <w:pPr>
        <w:rPr>
          <w:ins w:id="396" w:author="China Unicom" w:date="2025-05-09T17:17:53Z"/>
        </w:rPr>
      </w:pPr>
      <w:ins w:id="397" w:author="China Unicom" w:date="2025-05-09T17:17:53Z">
        <w:r>
          <w:rPr/>
          <w:t xml:space="preserve">The UE shall measure SS-RSRP or SS-RSRQ at least every </w:t>
        </w:r>
      </w:ins>
      <w:ins w:id="398" w:author="China Unicom" w:date="2025-05-09T17:17:53Z">
        <w:r>
          <w:rPr>
            <w:rFonts w:eastAsia="等线"/>
            <w:lang w:val="en-US" w:eastAsia="zh-CN"/>
          </w:rPr>
          <w:t>K</w:t>
        </w:r>
      </w:ins>
      <w:ins w:id="399" w:author="China Unicom" w:date="2025-05-09T17:17:53Z">
        <w:r>
          <w:rPr>
            <w:rFonts w:eastAsia="等线"/>
            <w:vertAlign w:val="subscript"/>
            <w:lang w:val="en-US" w:eastAsia="zh-CN"/>
          </w:rPr>
          <w:t>carrier_TN</w:t>
        </w:r>
      </w:ins>
      <w:ins w:id="400" w:author="China Unicom" w:date="2025-05-09T17:17:53Z">
        <w:r>
          <w:rPr>
            <w:rFonts w:eastAsia="等线"/>
            <w:lang w:val="en-US" w:eastAsia="zh-CN"/>
          </w:rPr>
          <w:t xml:space="preserve"> * T</w:t>
        </w:r>
      </w:ins>
      <w:ins w:id="401" w:author="China Unicom" w:date="2025-05-09T17:17:53Z">
        <w:r>
          <w:rPr>
            <w:rFonts w:eastAsia="等线"/>
            <w:vertAlign w:val="subscript"/>
            <w:lang w:val="en-US" w:eastAsia="zh-CN"/>
          </w:rPr>
          <w:t>measure,NR_Inter_TN</w:t>
        </w:r>
      </w:ins>
      <w:ins w:id="402" w:author="China Unicom" w:date="2025-05-09T17:17:53Z">
        <w:r>
          <w:rPr>
            <w:rFonts w:eastAsia="等线"/>
            <w:lang w:val="en-US" w:eastAsia="zh-CN"/>
          </w:rPr>
          <w:t xml:space="preserve"> + </w:t>
        </w:r>
      </w:ins>
      <m:oMath>
        <m:nary>
          <m:naryPr>
            <m:chr m:val="∑"/>
            <m:limLoc m:val="subSup"/>
            <m:ctrlPr>
              <w:ins w:id="403" w:author="China Unicom" w:date="2025-05-09T17:17:53Z">
                <w:rPr>
                  <w:rFonts w:ascii="Cambria Math" w:hAnsi="Cambria Math" w:eastAsia="等线"/>
                  <w:lang w:val="en-US" w:eastAsia="zh-CN"/>
                </w:rPr>
              </w:ins>
            </m:ctrlPr>
          </m:naryPr>
          <m:sub>
            <w:ins w:id="404" w:author="China Unicom" w:date="2025-05-09T17:17:53Z">
              <m:r>
                <m:rPr/>
                <w:rPr>
                  <w:rFonts w:ascii="Cambria Math" w:hAnsi="Cambria Math" w:eastAsia="等线"/>
                  <w:lang w:val="en-US" w:eastAsia="zh-CN"/>
                </w:rPr>
                <m:t>i=1</m:t>
              </m:r>
            </w:ins>
            <m:ctrlPr>
              <w:ins w:id="405" w:author="China Unicom" w:date="2025-05-09T17:17:53Z">
                <w:rPr>
                  <w:rFonts w:ascii="Cambria Math" w:hAnsi="Cambria Math" w:eastAsia="等线"/>
                  <w:lang w:val="en-US" w:eastAsia="zh-CN"/>
                </w:rPr>
              </w:ins>
            </m:ctrlPr>
          </m:sub>
          <m:sup>
            <w:ins w:id="406" w:author="China Unicom" w:date="2025-05-09T17:17:53Z">
              <m:r>
                <m:rPr/>
                <w:rPr>
                  <w:rFonts w:ascii="Cambria Math" w:hAnsi="Cambria Math" w:eastAsia="等线"/>
                  <w:lang w:val="en-US" w:eastAsia="zh-CN"/>
                </w:rPr>
                <m:t>Kcarrier_NTN</m:t>
              </m:r>
            </w:ins>
            <m:ctrlPr>
              <w:ins w:id="407" w:author="China Unicom" w:date="2025-05-09T17:17:53Z">
                <w:rPr>
                  <w:rFonts w:ascii="Cambria Math" w:hAnsi="Cambria Math" w:eastAsia="等线"/>
                  <w:lang w:val="en-US" w:eastAsia="zh-CN"/>
                </w:rPr>
              </w:ins>
            </m:ctrlPr>
          </m:sup>
          <m:e>
            <m:sSub>
              <m:sSubPr>
                <m:ctrlPr>
                  <w:ins w:id="408" w:author="China Unicom" w:date="2025-05-09T17:17:53Z">
                    <w:rPr>
                      <w:rFonts w:ascii="Cambria Math" w:hAnsi="Cambria Math" w:eastAsia="等线"/>
                      <w:i/>
                      <w:lang w:val="en-US" w:eastAsia="zh-CN"/>
                    </w:rPr>
                  </w:ins>
                </m:ctrlPr>
              </m:sSubPr>
              <m:e>
                <w:ins w:id="409" w:author="China Unicom" w:date="2025-05-09T17:17:53Z">
                  <m:r>
                    <m:rPr/>
                    <w:rPr>
                      <w:rFonts w:ascii="Cambria Math" w:hAnsi="Cambria Math" w:eastAsia="等线"/>
                      <w:lang w:val="en-US" w:eastAsia="zh-CN"/>
                    </w:rPr>
                    <m:t>K</m:t>
                  </m:r>
                </w:ins>
                <m:ctrlPr>
                  <w:ins w:id="410" w:author="China Unicom" w:date="2025-05-09T17:17:53Z">
                    <w:rPr>
                      <w:rFonts w:ascii="Cambria Math" w:hAnsi="Cambria Math" w:eastAsia="等线"/>
                      <w:i/>
                      <w:lang w:val="en-US" w:eastAsia="zh-CN"/>
                    </w:rPr>
                  </w:ins>
                </m:ctrlPr>
              </m:e>
              <m:sub>
                <w:ins w:id="411" w:author="China Unicom" w:date="2025-05-09T17:17:53Z">
                  <m:r>
                    <m:rPr/>
                    <w:rPr>
                      <w:rFonts w:ascii="Cambria Math" w:hAnsi="Cambria Math" w:eastAsia="等线"/>
                      <w:lang w:val="en-US" w:eastAsia="zh-CN"/>
                    </w:rPr>
                    <m:t>mult</m:t>
                  </m:r>
                </w:ins>
                <m:sSub>
                  <m:sSubPr>
                    <m:ctrlPr>
                      <w:ins w:id="412" w:author="China Unicom" w:date="2025-05-09T17:17:53Z">
                        <w:rPr>
                          <w:rFonts w:ascii="Cambria Math" w:hAnsi="Cambria Math" w:eastAsia="等线"/>
                          <w:i/>
                          <w:lang w:val="en-US" w:eastAsia="zh-CN"/>
                        </w:rPr>
                      </w:ins>
                    </m:ctrlPr>
                  </m:sSubPr>
                  <m:e>
                    <w:ins w:id="413" w:author="China Unicom" w:date="2025-05-09T17:17:53Z">
                      <m:r>
                        <m:rPr/>
                        <w:rPr>
                          <w:rFonts w:ascii="Cambria Math" w:hAnsi="Cambria Math" w:eastAsia="等线"/>
                          <w:lang w:val="en-US" w:eastAsia="zh-CN"/>
                        </w:rPr>
                        <m:t>i</m:t>
                      </m:r>
                    </w:ins>
                    <m:ctrlPr>
                      <w:ins w:id="414" w:author="China Unicom" w:date="2025-05-09T17:17:53Z">
                        <w:rPr>
                          <w:rFonts w:ascii="Cambria Math" w:hAnsi="Cambria Math" w:eastAsia="等线"/>
                          <w:i/>
                          <w:lang w:val="en-US" w:eastAsia="zh-CN"/>
                        </w:rPr>
                      </w:ins>
                    </m:ctrlPr>
                  </m:e>
                  <m:sub>
                    <w:ins w:id="415" w:author="China Unicom" w:date="2025-05-09T17:17:53Z">
                      <m:r>
                        <m:rPr/>
                        <w:rPr>
                          <w:rFonts w:ascii="Cambria Math" w:hAnsi="Cambria Math" w:eastAsia="等线"/>
                          <w:lang w:val="en-US" w:eastAsia="zh-CN"/>
                        </w:rPr>
                        <m:t>SMTC</m:t>
                      </m:r>
                    </w:ins>
                    <m:ctrlPr>
                      <w:ins w:id="416" w:author="China Unicom" w:date="2025-05-09T17:17:53Z">
                        <w:rPr>
                          <w:rFonts w:ascii="Cambria Math" w:hAnsi="Cambria Math" w:eastAsia="等线"/>
                          <w:i/>
                          <w:lang w:val="en-US" w:eastAsia="zh-CN"/>
                        </w:rPr>
                      </w:ins>
                    </m:ctrlPr>
                  </m:sub>
                </m:sSub>
                <w:ins w:id="417" w:author="China Unicom" w:date="2025-05-09T17:17:53Z">
                  <m:r>
                    <m:rPr/>
                    <w:rPr>
                      <w:rFonts w:ascii="Cambria Math" w:hAnsi="Cambria Math" w:eastAsia="等线"/>
                      <w:lang w:val="en-US" w:eastAsia="zh-CN"/>
                    </w:rPr>
                    <m:t>,i</m:t>
                  </m:r>
                </w:ins>
                <m:ctrlPr>
                  <w:ins w:id="418" w:author="China Unicom" w:date="2025-05-09T17:17:53Z">
                    <w:rPr>
                      <w:rFonts w:ascii="Cambria Math" w:hAnsi="Cambria Math" w:eastAsia="等线"/>
                      <w:i/>
                      <w:lang w:val="en-US" w:eastAsia="zh-CN"/>
                    </w:rPr>
                  </w:ins>
                </m:ctrlPr>
              </m:sub>
            </m:sSub>
            <m:ctrlPr>
              <w:ins w:id="419" w:author="China Unicom" w:date="2025-05-09T17:17:53Z">
                <w:rPr>
                  <w:rFonts w:ascii="Cambria Math" w:hAnsi="Cambria Math" w:eastAsia="等线"/>
                  <w:lang w:val="en-US" w:eastAsia="zh-CN"/>
                </w:rPr>
              </w:ins>
            </m:ctrlPr>
          </m:e>
        </m:nary>
        <w:ins w:id="420" w:author="China Unicom" w:date="2025-05-09T17:17:53Z">
          <m:r>
            <m:rPr/>
            <w:rPr>
              <w:rFonts w:ascii="Cambria Math" w:hAnsi="Cambria Math" w:eastAsia="等线"/>
              <w:lang w:val="en-US" w:eastAsia="zh-CN"/>
            </w:rPr>
            <m:t>∗</m:t>
          </m:r>
        </w:ins>
        <m:sSub>
          <m:sSubPr>
            <m:ctrlPr>
              <w:ins w:id="421" w:author="China Unicom" w:date="2025-05-09T17:17:53Z">
                <w:rPr>
                  <w:rFonts w:ascii="Cambria Math" w:hAnsi="Cambria Math" w:eastAsia="等线"/>
                  <w:i/>
                  <w:lang w:val="en-US" w:eastAsia="zh-CN"/>
                </w:rPr>
              </w:ins>
            </m:ctrlPr>
          </m:sSubPr>
          <m:e>
            <w:ins w:id="422" w:author="China Unicom" w:date="2025-05-09T17:17:53Z">
              <m:r>
                <m:rPr/>
                <w:rPr>
                  <w:rFonts w:ascii="Cambria Math" w:hAnsi="Cambria Math" w:eastAsia="等线"/>
                  <w:lang w:val="en-US" w:eastAsia="zh-CN"/>
                </w:rPr>
                <m:t>T</m:t>
              </m:r>
            </w:ins>
            <m:ctrlPr>
              <w:ins w:id="423" w:author="China Unicom" w:date="2025-05-09T17:17:53Z">
                <w:rPr>
                  <w:rFonts w:ascii="Cambria Math" w:hAnsi="Cambria Math" w:eastAsia="等线"/>
                  <w:i/>
                  <w:lang w:val="en-US" w:eastAsia="zh-CN"/>
                </w:rPr>
              </w:ins>
            </m:ctrlPr>
          </m:e>
          <m:sub>
            <w:ins w:id="424" w:author="China Unicom" w:date="2025-05-09T17:17:53Z">
              <m:r>
                <m:rPr/>
                <w:rPr>
                  <w:rFonts w:ascii="Cambria Math" w:hAnsi="Cambria Math" w:eastAsia="等线"/>
                  <w:lang w:val="en-US" w:eastAsia="zh-CN"/>
                </w:rPr>
                <m:t>measure,NR_Inter_NTN</m:t>
              </m:r>
            </w:ins>
            <m:ctrlPr>
              <w:ins w:id="425" w:author="China Unicom" w:date="2025-05-09T17:17:53Z">
                <w:rPr>
                  <w:rFonts w:ascii="Cambria Math" w:hAnsi="Cambria Math" w:eastAsia="等线"/>
                  <w:i/>
                  <w:lang w:val="en-US" w:eastAsia="zh-CN"/>
                </w:rPr>
              </w:ins>
            </m:ctrlPr>
          </m:sub>
        </m:sSub>
      </m:oMath>
      <w:ins w:id="426" w:author="China Unicom" w:date="2025-05-09T17:17:53Z">
        <w:r>
          <w:rPr>
            <w:rFonts w:hint="eastAsia" w:cs="v4.2.0"/>
            <w:lang w:eastAsia="zh-CN"/>
          </w:rPr>
          <w:t xml:space="preserve"> </w:t>
        </w:r>
      </w:ins>
      <w:ins w:id="427" w:author="China Unicom" w:date="2025-05-09T17:17:53Z">
        <w:r>
          <w:rPr/>
          <w:t xml:space="preserve"> (see table 4.2C.2.4-1) </w:t>
        </w:r>
      </w:ins>
      <w:ins w:id="428" w:author="China Unicom" w:date="2025-05-09T17:17:53Z">
        <w:r>
          <w:rPr>
            <w:rFonts w:cs="v4.2.0"/>
          </w:rPr>
          <w:t xml:space="preserve">if the UE does not support the feature for enhanced RRM requirements defined in </w:t>
        </w:r>
      </w:ins>
      <w:ins w:id="429" w:author="China Unicom" w:date="2025-05-09T17:17:53Z">
        <w:r>
          <w:rPr/>
          <w:t>TS 3</w:t>
        </w:r>
      </w:ins>
      <w:ins w:id="430" w:author="China Unicom" w:date="2025-05-09T17:17:53Z">
        <w:r>
          <w:rPr>
            <w:lang w:eastAsia="zh-CN"/>
          </w:rPr>
          <w:t>8</w:t>
        </w:r>
      </w:ins>
      <w:ins w:id="431" w:author="China Unicom" w:date="2025-05-09T17:17:53Z">
        <w:r>
          <w:rPr/>
          <w:t>.306 [14]</w:t>
        </w:r>
      </w:ins>
      <w:ins w:id="432" w:author="China Unicom" w:date="2025-05-09T17:17:53Z">
        <w:r>
          <w:rPr>
            <w:rFonts w:cs="v4.2.0"/>
          </w:rPr>
          <w:t xml:space="preserve">  or if the </w:t>
        </w:r>
      </w:ins>
      <w:ins w:id="433" w:author="China Unicom" w:date="2025-05-09T17:17:53Z">
        <w:r>
          <w:rPr>
            <w:i/>
          </w:rPr>
          <w:t>enhancedMeasurementLEO-r17</w:t>
        </w:r>
      </w:ins>
      <w:ins w:id="434" w:author="China Unicom" w:date="2025-05-09T17:17:53Z">
        <w:r>
          <w:rPr>
            <w:rFonts w:cs="v4.2.0"/>
          </w:rPr>
          <w:t xml:space="preserve"> is not enabled, or every </w:t>
        </w:r>
      </w:ins>
      <w:ins w:id="435" w:author="China Unicom" w:date="2025-05-09T17:17:53Z">
        <w:r>
          <w:rPr/>
          <w:t xml:space="preserve"> </w:t>
        </w:r>
      </w:ins>
      <w:ins w:id="436" w:author="China Unicom" w:date="2025-05-09T17:17:53Z">
        <w:r>
          <w:rPr>
            <w:rFonts w:eastAsia="等线"/>
            <w:lang w:val="en-US" w:eastAsia="zh-CN"/>
          </w:rPr>
          <w:t>K</w:t>
        </w:r>
      </w:ins>
      <w:ins w:id="437" w:author="China Unicom" w:date="2025-05-09T17:17:53Z">
        <w:r>
          <w:rPr>
            <w:rFonts w:eastAsia="等线"/>
            <w:vertAlign w:val="subscript"/>
            <w:lang w:val="en-US" w:eastAsia="zh-CN"/>
          </w:rPr>
          <w:t>carrier_TN</w:t>
        </w:r>
      </w:ins>
      <w:ins w:id="438" w:author="China Unicom" w:date="2025-05-09T17:17:53Z">
        <w:r>
          <w:rPr>
            <w:rFonts w:eastAsia="等线"/>
            <w:lang w:val="en-US" w:eastAsia="zh-CN"/>
          </w:rPr>
          <w:t xml:space="preserve"> * T</w:t>
        </w:r>
      </w:ins>
      <w:ins w:id="439" w:author="China Unicom" w:date="2025-05-09T17:17:53Z">
        <w:r>
          <w:rPr>
            <w:rFonts w:eastAsia="等线"/>
            <w:vertAlign w:val="subscript"/>
            <w:lang w:val="en-US" w:eastAsia="zh-CN"/>
          </w:rPr>
          <w:t>measure,NR_Inter_TN</w:t>
        </w:r>
      </w:ins>
      <w:ins w:id="440" w:author="China Unicom" w:date="2025-05-09T17:17:53Z">
        <w:r>
          <w:rPr>
            <w:rFonts w:eastAsia="等线"/>
            <w:lang w:val="en-US" w:eastAsia="zh-CN"/>
          </w:rPr>
          <w:t xml:space="preserve"> + </w:t>
        </w:r>
      </w:ins>
      <m:oMath>
        <m:nary>
          <m:naryPr>
            <m:chr m:val="∑"/>
            <m:limLoc m:val="subSup"/>
            <m:ctrlPr>
              <w:ins w:id="441" w:author="China Unicom" w:date="2025-05-09T17:17:53Z">
                <w:rPr>
                  <w:rFonts w:ascii="Cambria Math" w:hAnsi="Cambria Math" w:eastAsia="等线"/>
                  <w:lang w:val="en-US" w:eastAsia="zh-CN"/>
                </w:rPr>
              </w:ins>
            </m:ctrlPr>
          </m:naryPr>
          <m:sub>
            <w:ins w:id="442" w:author="China Unicom" w:date="2025-05-09T17:17:53Z">
              <m:r>
                <m:rPr/>
                <w:rPr>
                  <w:rFonts w:ascii="Cambria Math" w:hAnsi="Cambria Math" w:eastAsia="等线"/>
                  <w:lang w:val="en-US" w:eastAsia="zh-CN"/>
                </w:rPr>
                <m:t>i=1</m:t>
              </m:r>
            </w:ins>
            <m:ctrlPr>
              <w:ins w:id="443" w:author="China Unicom" w:date="2025-05-09T17:17:53Z">
                <w:rPr>
                  <w:rFonts w:ascii="Cambria Math" w:hAnsi="Cambria Math" w:eastAsia="等线"/>
                  <w:lang w:val="en-US" w:eastAsia="zh-CN"/>
                </w:rPr>
              </w:ins>
            </m:ctrlPr>
          </m:sub>
          <m:sup>
            <w:ins w:id="444" w:author="China Unicom" w:date="2025-05-09T17:17:53Z">
              <m:r>
                <m:rPr/>
                <w:rPr>
                  <w:rFonts w:ascii="Cambria Math" w:hAnsi="Cambria Math" w:eastAsia="等线"/>
                  <w:lang w:val="en-US" w:eastAsia="zh-CN"/>
                </w:rPr>
                <m:t>Kcarrier_NTN</m:t>
              </m:r>
            </w:ins>
            <m:ctrlPr>
              <w:ins w:id="445" w:author="China Unicom" w:date="2025-05-09T17:17:53Z">
                <w:rPr>
                  <w:rFonts w:ascii="Cambria Math" w:hAnsi="Cambria Math" w:eastAsia="等线"/>
                  <w:lang w:val="en-US" w:eastAsia="zh-CN"/>
                </w:rPr>
              </w:ins>
            </m:ctrlPr>
          </m:sup>
          <m:e>
            <m:sSub>
              <m:sSubPr>
                <m:ctrlPr>
                  <w:ins w:id="446" w:author="China Unicom" w:date="2025-05-09T17:17:53Z">
                    <w:rPr>
                      <w:rFonts w:ascii="Cambria Math" w:hAnsi="Cambria Math" w:eastAsia="等线"/>
                      <w:i/>
                      <w:lang w:val="en-US" w:eastAsia="zh-CN"/>
                    </w:rPr>
                  </w:ins>
                </m:ctrlPr>
              </m:sSubPr>
              <m:e>
                <w:ins w:id="447" w:author="China Unicom" w:date="2025-05-09T17:17:53Z">
                  <m:r>
                    <m:rPr/>
                    <w:rPr>
                      <w:rFonts w:ascii="Cambria Math" w:hAnsi="Cambria Math" w:eastAsia="等线"/>
                      <w:lang w:val="en-US" w:eastAsia="zh-CN"/>
                    </w:rPr>
                    <m:t>K</m:t>
                  </m:r>
                </w:ins>
                <m:ctrlPr>
                  <w:ins w:id="448" w:author="China Unicom" w:date="2025-05-09T17:17:53Z">
                    <w:rPr>
                      <w:rFonts w:ascii="Cambria Math" w:hAnsi="Cambria Math" w:eastAsia="等线"/>
                      <w:i/>
                      <w:lang w:val="en-US" w:eastAsia="zh-CN"/>
                    </w:rPr>
                  </w:ins>
                </m:ctrlPr>
              </m:e>
              <m:sub>
                <w:ins w:id="449" w:author="China Unicom" w:date="2025-05-09T17:17:53Z">
                  <m:r>
                    <m:rPr/>
                    <w:rPr>
                      <w:rFonts w:ascii="Cambria Math" w:hAnsi="Cambria Math" w:eastAsia="等线"/>
                      <w:lang w:val="en-US" w:eastAsia="zh-CN"/>
                    </w:rPr>
                    <m:t>mult</m:t>
                  </m:r>
                </w:ins>
                <m:sSub>
                  <m:sSubPr>
                    <m:ctrlPr>
                      <w:ins w:id="450" w:author="China Unicom" w:date="2025-05-09T17:17:53Z">
                        <w:rPr>
                          <w:rFonts w:ascii="Cambria Math" w:hAnsi="Cambria Math" w:eastAsia="等线"/>
                          <w:i/>
                          <w:lang w:val="en-US" w:eastAsia="zh-CN"/>
                        </w:rPr>
                      </w:ins>
                    </m:ctrlPr>
                  </m:sSubPr>
                  <m:e>
                    <w:ins w:id="451" w:author="China Unicom" w:date="2025-05-09T17:17:53Z">
                      <m:r>
                        <m:rPr/>
                        <w:rPr>
                          <w:rFonts w:ascii="Cambria Math" w:hAnsi="Cambria Math" w:eastAsia="等线"/>
                          <w:lang w:val="en-US" w:eastAsia="zh-CN"/>
                        </w:rPr>
                        <m:t>i</m:t>
                      </m:r>
                    </w:ins>
                    <m:ctrlPr>
                      <w:ins w:id="452" w:author="China Unicom" w:date="2025-05-09T17:17:53Z">
                        <w:rPr>
                          <w:rFonts w:ascii="Cambria Math" w:hAnsi="Cambria Math" w:eastAsia="等线"/>
                          <w:i/>
                          <w:lang w:val="en-US" w:eastAsia="zh-CN"/>
                        </w:rPr>
                      </w:ins>
                    </m:ctrlPr>
                  </m:e>
                  <m:sub>
                    <w:ins w:id="453" w:author="China Unicom" w:date="2025-05-09T17:17:53Z">
                      <m:r>
                        <m:rPr/>
                        <w:rPr>
                          <w:rFonts w:ascii="Cambria Math" w:hAnsi="Cambria Math" w:eastAsia="等线"/>
                          <w:lang w:val="en-US" w:eastAsia="zh-CN"/>
                        </w:rPr>
                        <m:t>SMTC</m:t>
                      </m:r>
                    </w:ins>
                    <m:ctrlPr>
                      <w:ins w:id="454" w:author="China Unicom" w:date="2025-05-09T17:17:53Z">
                        <w:rPr>
                          <w:rFonts w:ascii="Cambria Math" w:hAnsi="Cambria Math" w:eastAsia="等线"/>
                          <w:i/>
                          <w:lang w:val="en-US" w:eastAsia="zh-CN"/>
                        </w:rPr>
                      </w:ins>
                    </m:ctrlPr>
                  </m:sub>
                </m:sSub>
                <w:ins w:id="455" w:author="China Unicom" w:date="2025-05-09T17:17:53Z">
                  <m:r>
                    <m:rPr/>
                    <w:rPr>
                      <w:rFonts w:ascii="Cambria Math" w:hAnsi="Cambria Math" w:eastAsia="等线"/>
                      <w:lang w:val="en-US" w:eastAsia="zh-CN"/>
                    </w:rPr>
                    <m:t>,i</m:t>
                  </m:r>
                </w:ins>
                <m:ctrlPr>
                  <w:ins w:id="456" w:author="China Unicom" w:date="2025-05-09T17:17:53Z">
                    <w:rPr>
                      <w:rFonts w:ascii="Cambria Math" w:hAnsi="Cambria Math" w:eastAsia="等线"/>
                      <w:i/>
                      <w:lang w:val="en-US" w:eastAsia="zh-CN"/>
                    </w:rPr>
                  </w:ins>
                </m:ctrlPr>
              </m:sub>
            </m:sSub>
            <m:ctrlPr>
              <w:ins w:id="457" w:author="China Unicom" w:date="2025-05-09T17:17:53Z">
                <w:rPr>
                  <w:rFonts w:ascii="Cambria Math" w:hAnsi="Cambria Math" w:eastAsia="等线"/>
                  <w:lang w:val="en-US" w:eastAsia="zh-CN"/>
                </w:rPr>
              </w:ins>
            </m:ctrlPr>
          </m:e>
        </m:nary>
        <w:ins w:id="458" w:author="China Unicom" w:date="2025-05-09T17:17:53Z">
          <m:r>
            <m:rPr/>
            <w:rPr>
              <w:rFonts w:ascii="Cambria Math" w:hAnsi="Cambria Math" w:eastAsia="等线"/>
              <w:lang w:val="en-US" w:eastAsia="zh-CN"/>
            </w:rPr>
            <m:t>∗</m:t>
          </m:r>
        </w:ins>
        <m:sSub>
          <m:sSubPr>
            <m:ctrlPr>
              <w:ins w:id="459" w:author="China Unicom" w:date="2025-05-09T17:17:53Z">
                <w:rPr>
                  <w:rFonts w:ascii="Cambria Math" w:hAnsi="Cambria Math" w:eastAsia="等线"/>
                  <w:i/>
                  <w:lang w:val="en-US" w:eastAsia="zh-CN"/>
                </w:rPr>
              </w:ins>
            </m:ctrlPr>
          </m:sSubPr>
          <m:e>
            <w:ins w:id="460" w:author="China Unicom" w:date="2025-05-09T17:17:53Z">
              <m:r>
                <m:rPr/>
                <w:rPr>
                  <w:rFonts w:ascii="Cambria Math" w:hAnsi="Cambria Math" w:eastAsia="等线"/>
                  <w:lang w:val="en-US" w:eastAsia="zh-CN"/>
                </w:rPr>
                <m:t>T</m:t>
              </m:r>
            </w:ins>
            <m:ctrlPr>
              <w:ins w:id="461" w:author="China Unicom" w:date="2025-05-09T17:17:53Z">
                <w:rPr>
                  <w:rFonts w:ascii="Cambria Math" w:hAnsi="Cambria Math" w:eastAsia="等线"/>
                  <w:i/>
                  <w:lang w:val="en-US" w:eastAsia="zh-CN"/>
                </w:rPr>
              </w:ins>
            </m:ctrlPr>
          </m:e>
          <m:sub>
            <w:ins w:id="462" w:author="China Unicom" w:date="2025-05-09T17:17:53Z">
              <m:r>
                <m:rPr/>
                <w:rPr>
                  <w:rFonts w:ascii="Cambria Math" w:hAnsi="Cambria Math" w:eastAsia="等线"/>
                  <w:lang w:val="en-US" w:eastAsia="zh-CN"/>
                </w:rPr>
                <m:t>measure,NR_Inter_enℎ_NTN_enℎ</m:t>
              </m:r>
            </w:ins>
            <m:ctrlPr>
              <w:ins w:id="463" w:author="China Unicom" w:date="2025-05-09T17:17:53Z">
                <w:rPr>
                  <w:rFonts w:ascii="Cambria Math" w:hAnsi="Cambria Math" w:eastAsia="等线"/>
                  <w:i/>
                  <w:lang w:val="en-US" w:eastAsia="zh-CN"/>
                </w:rPr>
              </w:ins>
            </m:ctrlPr>
          </m:sub>
        </m:sSub>
      </m:oMath>
      <w:ins w:id="464" w:author="China Unicom" w:date="2025-05-09T17:17:53Z">
        <w:r>
          <w:rPr/>
          <w:t xml:space="preserve"> (see table 4.2C.2.4-2)</w:t>
        </w:r>
      </w:ins>
      <w:ins w:id="465" w:author="China Unicom" w:date="2025-05-09T17:17:53Z">
        <w:r>
          <w:rPr>
            <w:rFonts w:cs="v4.2.0"/>
          </w:rPr>
          <w:t xml:space="preserve"> if the UE supports the feature for enhanced RRM requirements defined in </w:t>
        </w:r>
      </w:ins>
      <w:ins w:id="466" w:author="China Unicom" w:date="2025-05-09T17:17:53Z">
        <w:r>
          <w:rPr/>
          <w:t>TS 3</w:t>
        </w:r>
      </w:ins>
      <w:ins w:id="467" w:author="China Unicom" w:date="2025-05-09T17:17:53Z">
        <w:r>
          <w:rPr>
            <w:lang w:eastAsia="zh-CN"/>
          </w:rPr>
          <w:t>8</w:t>
        </w:r>
      </w:ins>
      <w:ins w:id="468" w:author="China Unicom" w:date="2025-05-09T17:17:53Z">
        <w:r>
          <w:rPr/>
          <w:t>.306 [14]</w:t>
        </w:r>
      </w:ins>
      <w:ins w:id="469" w:author="China Unicom" w:date="2025-05-09T17:17:53Z">
        <w:r>
          <w:rPr>
            <w:rFonts w:cs="v4.2.0"/>
          </w:rPr>
          <w:t xml:space="preserve">  and the </w:t>
        </w:r>
      </w:ins>
      <w:ins w:id="470" w:author="China Unicom" w:date="2025-05-09T17:17:53Z">
        <w:r>
          <w:rPr>
            <w:i/>
          </w:rPr>
          <w:t>enhancedMeasurementLEO-r17</w:t>
        </w:r>
      </w:ins>
      <w:ins w:id="471" w:author="China Unicom" w:date="2025-05-09T17:17:53Z">
        <w:r>
          <w:rPr>
            <w:rFonts w:cs="v4.2.0"/>
          </w:rPr>
          <w:t xml:space="preserve">is enabled, </w:t>
        </w:r>
      </w:ins>
      <w:ins w:id="472" w:author="China Unicom" w:date="2025-05-09T17:17:53Z">
        <w:r>
          <w:rPr/>
          <w:t xml:space="preserve">for identified lower or equal priority inter-frequency cells. If the UE detects on a </w:t>
        </w:r>
      </w:ins>
      <w:ins w:id="473" w:author="China Unicom" w:date="2025-05-09T17:17:53Z">
        <w:r>
          <w:rPr>
            <w:lang w:eastAsia="zh-CN"/>
          </w:rPr>
          <w:t xml:space="preserve">NR </w:t>
        </w:r>
      </w:ins>
      <w:ins w:id="474" w:author="China Unicom" w:date="2025-05-09T17:17:53Z">
        <w:r>
          <w:rPr/>
          <w:t>carrier a cell whose physical identity is indicated as not allowed for that carrier in the measurement control system information of the serving cell, the UE is not required to perform measurements on that cell.</w:t>
        </w:r>
      </w:ins>
    </w:p>
    <w:p>
      <w:pPr>
        <w:rPr>
          <w:ins w:id="475" w:author="China Unicom" w:date="2025-05-09T17:17:53Z"/>
          <w:rFonts w:cs="v4.2.0"/>
          <w:lang w:eastAsia="zh-CN"/>
        </w:rPr>
      </w:pPr>
      <w:ins w:id="476" w:author="China Unicom" w:date="2025-05-09T17:17:53Z">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ins>
      <w:ins w:id="477" w:author="China Unicom" w:date="2025-05-09T17:17:53Z">
        <w:r>
          <w:rPr>
            <w:rFonts w:cs="v4.2.0"/>
            <w:vertAlign w:val="subscript"/>
          </w:rPr>
          <w:t>measure,NR_Int</w:t>
        </w:r>
      </w:ins>
      <w:ins w:id="478" w:author="China Unicom" w:date="2025-05-09T17:17:53Z">
        <w:r>
          <w:rPr>
            <w:rFonts w:cs="v4.2.0"/>
            <w:vertAlign w:val="subscript"/>
            <w:lang w:eastAsia="zh-CN"/>
          </w:rPr>
          <w:t>er</w:t>
        </w:r>
      </w:ins>
      <w:ins w:id="479" w:author="China Unicom" w:date="2025-05-09T17:17:53Z">
        <w:r>
          <w:rPr>
            <w:rFonts w:cs="v4.2.0"/>
          </w:rPr>
          <w:t>/2</w:t>
        </w:r>
      </w:ins>
      <w:ins w:id="480" w:author="China Unicom" w:date="2025-05-09T17:17:53Z">
        <w:r>
          <w:rPr>
            <w:rFonts w:cs="v4.2.0"/>
            <w:lang w:eastAsia="zh-CN"/>
          </w:rPr>
          <w:t>.</w:t>
        </w:r>
      </w:ins>
    </w:p>
    <w:p>
      <w:pPr>
        <w:rPr>
          <w:ins w:id="481" w:author="China Unicom" w:date="2025-05-09T17:17:53Z"/>
        </w:rPr>
      </w:pPr>
      <w:ins w:id="482" w:author="China Unicom" w:date="2025-05-09T17:17:53Z">
        <w:r>
          <w:rPr/>
          <w:t xml:space="preserve">The UE shall not consider a </w:t>
        </w:r>
      </w:ins>
      <w:ins w:id="483" w:author="China Unicom" w:date="2025-05-09T17:17:53Z">
        <w:r>
          <w:rPr>
            <w:lang w:eastAsia="zh-CN"/>
          </w:rPr>
          <w:t>NR</w:t>
        </w:r>
      </w:ins>
      <w:ins w:id="484" w:author="China Unicom" w:date="2025-05-09T17:17:53Z">
        <w:r>
          <w:rPr/>
          <w:t xml:space="preserve"> neighbour cell in cell reselection, if it is indicated as not allowed in the measurement control system information of the serving cell.</w:t>
        </w:r>
      </w:ins>
    </w:p>
    <w:p>
      <w:pPr>
        <w:rPr>
          <w:ins w:id="485" w:author="China Unicom" w:date="2025-05-09T17:17:53Z"/>
          <w:rFonts w:cs="v4.2.0"/>
        </w:rPr>
      </w:pPr>
      <w:ins w:id="486" w:author="China Unicom" w:date="2025-05-09T17:17:53Z">
        <w:r>
          <w:rPr>
            <w:rFonts w:cs="v4.2.0"/>
          </w:rPr>
          <w:t>For an inter-frequency cell that has been already detected, but that has not been reselected to, the filtering shall be such that the UE shall be capable of evaluating that the inter-frequency cell has met reselection criterion defined TS 3</w:t>
        </w:r>
      </w:ins>
      <w:ins w:id="487" w:author="China Unicom" w:date="2025-05-09T17:17:53Z">
        <w:r>
          <w:rPr>
            <w:rFonts w:cs="v4.2.0"/>
            <w:lang w:eastAsia="zh-CN"/>
          </w:rPr>
          <w:t>8</w:t>
        </w:r>
      </w:ins>
      <w:ins w:id="488" w:author="China Unicom" w:date="2025-05-09T17:17:53Z">
        <w:r>
          <w:rPr>
            <w:rFonts w:cs="v4.2.0"/>
          </w:rPr>
          <w:t xml:space="preserve">.304 [1] within </w:t>
        </w:r>
      </w:ins>
      <w:ins w:id="489" w:author="China Unicom" w:date="2025-05-09T17:17:53Z">
        <w:r>
          <w:rPr/>
          <w:t xml:space="preserve"> </w:t>
        </w:r>
      </w:ins>
      <w:ins w:id="490" w:author="China Unicom" w:date="2025-05-09T17:17:53Z">
        <w:r>
          <w:rPr>
            <w:rFonts w:eastAsia="等线"/>
            <w:lang w:eastAsia="zh-CN"/>
          </w:rPr>
          <w:t>K</w:t>
        </w:r>
      </w:ins>
      <w:ins w:id="491" w:author="China Unicom" w:date="2025-05-09T17:17:53Z">
        <w:r>
          <w:rPr>
            <w:rFonts w:eastAsia="等线"/>
            <w:vertAlign w:val="subscript"/>
            <w:lang w:eastAsia="zh-CN"/>
          </w:rPr>
          <w:t>carrier_TN</w:t>
        </w:r>
      </w:ins>
      <w:ins w:id="492" w:author="China Unicom" w:date="2025-05-09T17:17:53Z">
        <w:r>
          <w:rPr>
            <w:rFonts w:eastAsia="等线"/>
            <w:lang w:eastAsia="zh-CN"/>
          </w:rPr>
          <w:t xml:space="preserve"> * T</w:t>
        </w:r>
      </w:ins>
      <w:ins w:id="493" w:author="China Unicom" w:date="2025-05-09T17:17:53Z">
        <w:r>
          <w:rPr>
            <w:rFonts w:eastAsia="等线"/>
            <w:vertAlign w:val="subscript"/>
            <w:lang w:eastAsia="zh-CN"/>
          </w:rPr>
          <w:t>evaluate,NR_Inter_TN</w:t>
        </w:r>
      </w:ins>
      <w:ins w:id="494" w:author="China Unicom" w:date="2025-05-09T17:17:53Z">
        <w:r>
          <w:rPr>
            <w:rFonts w:eastAsia="等线"/>
            <w:lang w:eastAsia="zh-CN"/>
          </w:rPr>
          <w:t xml:space="preserve"> + </w:t>
        </w:r>
      </w:ins>
      <m:oMath>
        <m:nary>
          <m:naryPr>
            <m:chr m:val="∑"/>
            <m:limLoc m:val="subSup"/>
            <m:ctrlPr>
              <w:ins w:id="495" w:author="China Unicom" w:date="2025-05-09T17:17:53Z">
                <w:rPr>
                  <w:rFonts w:ascii="Cambria Math" w:hAnsi="Cambria Math" w:eastAsia="等线"/>
                  <w:lang w:eastAsia="zh-CN"/>
                </w:rPr>
              </w:ins>
            </m:ctrlPr>
          </m:naryPr>
          <m:sub>
            <w:ins w:id="496" w:author="China Unicom" w:date="2025-05-09T17:17:53Z">
              <m:r>
                <m:rPr/>
                <w:rPr>
                  <w:rFonts w:ascii="Cambria Math" w:hAnsi="Cambria Math" w:eastAsia="等线"/>
                  <w:lang w:eastAsia="zh-CN"/>
                </w:rPr>
                <m:t>i=1</m:t>
              </m:r>
            </w:ins>
            <m:ctrlPr>
              <w:ins w:id="497" w:author="China Unicom" w:date="2025-05-09T17:17:53Z">
                <w:rPr>
                  <w:rFonts w:ascii="Cambria Math" w:hAnsi="Cambria Math" w:eastAsia="等线"/>
                  <w:lang w:eastAsia="zh-CN"/>
                </w:rPr>
              </w:ins>
            </m:ctrlPr>
          </m:sub>
          <m:sup>
            <w:ins w:id="498" w:author="China Unicom" w:date="2025-05-09T17:17:53Z">
              <m:r>
                <m:rPr/>
                <w:rPr>
                  <w:rFonts w:ascii="Cambria Math" w:hAnsi="Cambria Math" w:eastAsia="等线"/>
                  <w:lang w:eastAsia="zh-CN"/>
                </w:rPr>
                <m:t>Kcarrier_NTN</m:t>
              </m:r>
            </w:ins>
            <m:ctrlPr>
              <w:ins w:id="499" w:author="China Unicom" w:date="2025-05-09T17:17:53Z">
                <w:rPr>
                  <w:rFonts w:ascii="Cambria Math" w:hAnsi="Cambria Math" w:eastAsia="等线"/>
                  <w:lang w:eastAsia="zh-CN"/>
                </w:rPr>
              </w:ins>
            </m:ctrlPr>
          </m:sup>
          <m:e>
            <m:sSub>
              <m:sSubPr>
                <m:ctrlPr>
                  <w:ins w:id="500" w:author="China Unicom" w:date="2025-05-09T17:17:53Z">
                    <w:rPr>
                      <w:rFonts w:ascii="Cambria Math" w:hAnsi="Cambria Math" w:eastAsia="等线"/>
                      <w:i/>
                      <w:lang w:eastAsia="zh-CN"/>
                    </w:rPr>
                  </w:ins>
                </m:ctrlPr>
              </m:sSubPr>
              <m:e>
                <w:ins w:id="501" w:author="China Unicom" w:date="2025-05-09T17:17:53Z">
                  <m:r>
                    <m:rPr/>
                    <w:rPr>
                      <w:rFonts w:ascii="Cambria Math" w:hAnsi="Cambria Math" w:eastAsia="等线"/>
                      <w:lang w:eastAsia="zh-CN"/>
                    </w:rPr>
                    <m:t>K</m:t>
                  </m:r>
                </w:ins>
                <m:ctrlPr>
                  <w:ins w:id="502" w:author="China Unicom" w:date="2025-05-09T17:17:53Z">
                    <w:rPr>
                      <w:rFonts w:ascii="Cambria Math" w:hAnsi="Cambria Math" w:eastAsia="等线"/>
                      <w:i/>
                      <w:lang w:eastAsia="zh-CN"/>
                    </w:rPr>
                  </w:ins>
                </m:ctrlPr>
              </m:e>
              <m:sub>
                <w:ins w:id="503" w:author="China Unicom" w:date="2025-05-09T17:17:53Z">
                  <m:r>
                    <m:rPr/>
                    <w:rPr>
                      <w:rFonts w:ascii="Cambria Math" w:hAnsi="Cambria Math" w:eastAsia="等线"/>
                      <w:lang w:eastAsia="zh-CN"/>
                    </w:rPr>
                    <m:t>mult</m:t>
                  </m:r>
                </w:ins>
                <m:sSub>
                  <m:sSubPr>
                    <m:ctrlPr>
                      <w:ins w:id="504" w:author="China Unicom" w:date="2025-05-09T17:17:53Z">
                        <w:rPr>
                          <w:rFonts w:ascii="Cambria Math" w:hAnsi="Cambria Math" w:eastAsia="等线"/>
                          <w:i/>
                          <w:lang w:eastAsia="zh-CN"/>
                        </w:rPr>
                      </w:ins>
                    </m:ctrlPr>
                  </m:sSubPr>
                  <m:e>
                    <w:ins w:id="505" w:author="China Unicom" w:date="2025-05-09T17:17:53Z">
                      <m:r>
                        <m:rPr/>
                        <w:rPr>
                          <w:rFonts w:ascii="Cambria Math" w:hAnsi="Cambria Math" w:eastAsia="等线"/>
                          <w:lang w:eastAsia="zh-CN"/>
                        </w:rPr>
                        <m:t>i</m:t>
                      </m:r>
                    </w:ins>
                    <m:ctrlPr>
                      <w:ins w:id="506" w:author="China Unicom" w:date="2025-05-09T17:17:53Z">
                        <w:rPr>
                          <w:rFonts w:ascii="Cambria Math" w:hAnsi="Cambria Math" w:eastAsia="等线"/>
                          <w:i/>
                          <w:lang w:eastAsia="zh-CN"/>
                        </w:rPr>
                      </w:ins>
                    </m:ctrlPr>
                  </m:e>
                  <m:sub>
                    <w:ins w:id="507" w:author="China Unicom" w:date="2025-05-09T17:17:53Z">
                      <m:r>
                        <m:rPr/>
                        <w:rPr>
                          <w:rFonts w:ascii="Cambria Math" w:hAnsi="Cambria Math" w:eastAsia="等线"/>
                          <w:lang w:eastAsia="zh-CN"/>
                        </w:rPr>
                        <m:t>SMTC</m:t>
                      </m:r>
                    </w:ins>
                    <m:ctrlPr>
                      <w:ins w:id="508" w:author="China Unicom" w:date="2025-05-09T17:17:53Z">
                        <w:rPr>
                          <w:rFonts w:ascii="Cambria Math" w:hAnsi="Cambria Math" w:eastAsia="等线"/>
                          <w:i/>
                          <w:lang w:eastAsia="zh-CN"/>
                        </w:rPr>
                      </w:ins>
                    </m:ctrlPr>
                  </m:sub>
                </m:sSub>
                <w:ins w:id="509" w:author="China Unicom" w:date="2025-05-09T17:17:53Z">
                  <m:r>
                    <m:rPr/>
                    <w:rPr>
                      <w:rFonts w:ascii="Cambria Math" w:hAnsi="Cambria Math" w:eastAsia="等线"/>
                      <w:lang w:eastAsia="zh-CN"/>
                    </w:rPr>
                    <m:t>,i</m:t>
                  </m:r>
                </w:ins>
                <m:ctrlPr>
                  <w:ins w:id="510" w:author="China Unicom" w:date="2025-05-09T17:17:53Z">
                    <w:rPr>
                      <w:rFonts w:ascii="Cambria Math" w:hAnsi="Cambria Math" w:eastAsia="等线"/>
                      <w:i/>
                      <w:lang w:eastAsia="zh-CN"/>
                    </w:rPr>
                  </w:ins>
                </m:ctrlPr>
              </m:sub>
            </m:sSub>
            <m:ctrlPr>
              <w:ins w:id="511" w:author="China Unicom" w:date="2025-05-09T17:17:53Z">
                <w:rPr>
                  <w:rFonts w:ascii="Cambria Math" w:hAnsi="Cambria Math" w:eastAsia="等线"/>
                  <w:lang w:eastAsia="zh-CN"/>
                </w:rPr>
              </w:ins>
            </m:ctrlPr>
          </m:e>
        </m:nary>
        <w:ins w:id="512" w:author="China Unicom" w:date="2025-05-09T17:17:53Z">
          <m:r>
            <m:rPr/>
            <w:rPr>
              <w:rFonts w:ascii="Cambria Math" w:hAnsi="Cambria Math" w:eastAsia="等线"/>
              <w:lang w:eastAsia="zh-CN"/>
            </w:rPr>
            <m:t>∗</m:t>
          </m:r>
        </w:ins>
        <m:sSub>
          <m:sSubPr>
            <m:ctrlPr>
              <w:ins w:id="513" w:author="China Unicom" w:date="2025-05-09T17:17:53Z">
                <w:rPr>
                  <w:rFonts w:ascii="Cambria Math" w:hAnsi="Cambria Math" w:eastAsia="等线"/>
                  <w:i/>
                  <w:lang w:eastAsia="zh-CN"/>
                </w:rPr>
              </w:ins>
            </m:ctrlPr>
          </m:sSubPr>
          <m:e>
            <w:ins w:id="514" w:author="China Unicom" w:date="2025-05-09T17:17:53Z">
              <m:r>
                <m:rPr/>
                <w:rPr>
                  <w:rFonts w:ascii="Cambria Math" w:hAnsi="Cambria Math" w:eastAsia="等线"/>
                  <w:lang w:eastAsia="zh-CN"/>
                </w:rPr>
                <m:t>T</m:t>
              </m:r>
            </w:ins>
            <m:ctrlPr>
              <w:ins w:id="515" w:author="China Unicom" w:date="2025-05-09T17:17:53Z">
                <w:rPr>
                  <w:rFonts w:ascii="Cambria Math" w:hAnsi="Cambria Math" w:eastAsia="等线"/>
                  <w:i/>
                  <w:lang w:eastAsia="zh-CN"/>
                </w:rPr>
              </w:ins>
            </m:ctrlPr>
          </m:e>
          <m:sub>
            <w:ins w:id="516" w:author="China Unicom" w:date="2025-05-09T17:17:53Z">
              <m:r>
                <m:rPr/>
                <w:rPr>
                  <w:rFonts w:ascii="Cambria Math" w:hAnsi="Cambria Math" w:eastAsia="等线"/>
                  <w:lang w:eastAsia="zh-CN"/>
                </w:rPr>
                <m:t>evaluate,NR_Inter_NTN</m:t>
              </m:r>
            </w:ins>
            <m:ctrlPr>
              <w:ins w:id="517" w:author="China Unicom" w:date="2025-05-09T17:17:53Z">
                <w:rPr>
                  <w:rFonts w:ascii="Cambria Math" w:hAnsi="Cambria Math" w:eastAsia="等线"/>
                  <w:i/>
                  <w:lang w:eastAsia="zh-CN"/>
                </w:rPr>
              </w:ins>
            </m:ctrlPr>
          </m:sub>
        </m:sSub>
      </m:oMath>
      <w:ins w:id="518" w:author="China Unicom" w:date="2025-05-09T17:17:53Z">
        <w:r>
          <w:rPr>
            <w:rFonts w:cs="v4.2.0"/>
          </w:rPr>
          <w:t xml:space="preserve"> if the UE does not support </w:t>
        </w:r>
      </w:ins>
      <w:ins w:id="519" w:author="China Unicom" w:date="2025-05-09T17:17:53Z">
        <w:r>
          <w:rPr>
            <w:rFonts w:cs="v4.2.0"/>
            <w:i/>
          </w:rPr>
          <w:t>Enhanced RRM requirements for measurements in IDLE and INACTIVE modes</w:t>
        </w:r>
      </w:ins>
      <w:ins w:id="520" w:author="China Unicom" w:date="2025-05-09T17:17:53Z">
        <w:r>
          <w:rPr>
            <w:rFonts w:cs="v4.2.0"/>
          </w:rPr>
          <w:t xml:space="preserve"> defined in </w:t>
        </w:r>
      </w:ins>
      <w:ins w:id="521" w:author="China Unicom" w:date="2025-05-09T17:17:53Z">
        <w:r>
          <w:rPr/>
          <w:t xml:space="preserve">TS 38.306 [14] </w:t>
        </w:r>
      </w:ins>
      <w:ins w:id="522" w:author="China Unicom" w:date="2025-05-09T17:17:53Z">
        <w:r>
          <w:rPr>
            <w:rFonts w:cs="v4.2.0"/>
          </w:rPr>
          <w:t>or if the</w:t>
        </w:r>
      </w:ins>
      <w:ins w:id="523" w:author="China Unicom" w:date="2025-05-09T17:17:53Z">
        <w:r>
          <w:rPr>
            <w:i/>
          </w:rPr>
          <w:t xml:space="preserve"> enhancedMeasurementLEO-r17</w:t>
        </w:r>
      </w:ins>
      <w:ins w:id="524" w:author="China Unicom" w:date="2025-05-09T17:17:53Z">
        <w:r>
          <w:rPr>
            <w:rFonts w:cs="v4.2.0"/>
          </w:rPr>
          <w:t xml:space="preserve"> is not enabled, or within </w:t>
        </w:r>
      </w:ins>
      <w:ins w:id="525" w:author="China Unicom" w:date="2025-05-09T17:17:53Z">
        <w:r>
          <w:rPr/>
          <w:t xml:space="preserve"> </w:t>
        </w:r>
      </w:ins>
      <w:ins w:id="526" w:author="China Unicom" w:date="2025-05-09T17:17:53Z">
        <w:r>
          <w:rPr>
            <w:rFonts w:eastAsia="等线"/>
            <w:lang w:eastAsia="zh-CN"/>
          </w:rPr>
          <w:t>K</w:t>
        </w:r>
      </w:ins>
      <w:ins w:id="527" w:author="China Unicom" w:date="2025-05-09T17:17:53Z">
        <w:r>
          <w:rPr>
            <w:rFonts w:eastAsia="等线"/>
            <w:vertAlign w:val="subscript"/>
            <w:lang w:eastAsia="zh-CN"/>
          </w:rPr>
          <w:t>carrier_TN</w:t>
        </w:r>
      </w:ins>
      <w:ins w:id="528" w:author="China Unicom" w:date="2025-05-09T17:17:53Z">
        <w:r>
          <w:rPr>
            <w:rFonts w:eastAsia="等线"/>
            <w:lang w:eastAsia="zh-CN"/>
          </w:rPr>
          <w:t xml:space="preserve"> * T</w:t>
        </w:r>
      </w:ins>
      <w:ins w:id="529" w:author="China Unicom" w:date="2025-05-09T17:17:53Z">
        <w:r>
          <w:rPr>
            <w:rFonts w:eastAsia="等线"/>
            <w:vertAlign w:val="subscript"/>
            <w:lang w:eastAsia="zh-CN"/>
          </w:rPr>
          <w:t>evaluate,NR_Inter_TN</w:t>
        </w:r>
      </w:ins>
      <w:ins w:id="530" w:author="China Unicom" w:date="2025-05-09T17:17:53Z">
        <w:r>
          <w:rPr>
            <w:rFonts w:eastAsia="等线"/>
            <w:lang w:eastAsia="zh-CN"/>
          </w:rPr>
          <w:t xml:space="preserve"> + </w:t>
        </w:r>
      </w:ins>
      <m:oMath>
        <m:nary>
          <m:naryPr>
            <m:chr m:val="∑"/>
            <m:limLoc m:val="subSup"/>
            <m:ctrlPr>
              <w:ins w:id="531" w:author="China Unicom" w:date="2025-05-09T17:17:53Z">
                <w:rPr>
                  <w:rFonts w:ascii="Cambria Math" w:hAnsi="Cambria Math" w:eastAsia="等线"/>
                  <w:lang w:eastAsia="zh-CN"/>
                </w:rPr>
              </w:ins>
            </m:ctrlPr>
          </m:naryPr>
          <m:sub>
            <w:ins w:id="532" w:author="China Unicom" w:date="2025-05-09T17:17:53Z">
              <m:r>
                <m:rPr/>
                <w:rPr>
                  <w:rFonts w:ascii="Cambria Math" w:hAnsi="Cambria Math" w:eastAsia="等线"/>
                  <w:lang w:eastAsia="zh-CN"/>
                </w:rPr>
                <m:t>i=1</m:t>
              </m:r>
            </w:ins>
            <m:ctrlPr>
              <w:ins w:id="533" w:author="China Unicom" w:date="2025-05-09T17:17:53Z">
                <w:rPr>
                  <w:rFonts w:ascii="Cambria Math" w:hAnsi="Cambria Math" w:eastAsia="等线"/>
                  <w:lang w:eastAsia="zh-CN"/>
                </w:rPr>
              </w:ins>
            </m:ctrlPr>
          </m:sub>
          <m:sup>
            <w:ins w:id="534" w:author="China Unicom" w:date="2025-05-09T17:17:53Z">
              <m:r>
                <m:rPr/>
                <w:rPr>
                  <w:rFonts w:ascii="Cambria Math" w:hAnsi="Cambria Math" w:eastAsia="等线"/>
                  <w:lang w:eastAsia="zh-CN"/>
                </w:rPr>
                <m:t>K</m:t>
              </m:r>
            </w:ins>
            <w:ins w:id="535" w:author="China Unicom" w:date="2025-05-09T17:17:53Z">
              <m:r>
                <m:rPr/>
                <w:rPr>
                  <w:rFonts w:hint="eastAsia" w:ascii="Cambria Math" w:hAnsi="Cambria Math" w:eastAsia="等线"/>
                  <w:lang w:eastAsia="zh-CN"/>
                </w:rPr>
                <m:t>carrier</m:t>
              </m:r>
            </w:ins>
            <w:ins w:id="536" w:author="China Unicom" w:date="2025-05-09T17:17:53Z">
              <m:r>
                <m:rPr/>
                <w:rPr>
                  <w:rFonts w:ascii="Cambria Math" w:hAnsi="Cambria Math" w:eastAsia="等线"/>
                  <w:lang w:eastAsia="zh-CN"/>
                </w:rPr>
                <m:t>_NTN</m:t>
              </m:r>
            </w:ins>
            <m:ctrlPr>
              <w:ins w:id="537" w:author="China Unicom" w:date="2025-05-09T17:17:53Z">
                <w:rPr>
                  <w:rFonts w:ascii="Cambria Math" w:hAnsi="Cambria Math" w:eastAsia="等线"/>
                  <w:lang w:eastAsia="zh-CN"/>
                </w:rPr>
              </w:ins>
            </m:ctrlPr>
          </m:sup>
          <m:e>
            <m:sSub>
              <m:sSubPr>
                <m:ctrlPr>
                  <w:ins w:id="538" w:author="China Unicom" w:date="2025-05-09T17:17:53Z">
                    <w:rPr>
                      <w:rFonts w:ascii="Cambria Math" w:hAnsi="Cambria Math" w:eastAsia="等线"/>
                      <w:i/>
                      <w:lang w:eastAsia="zh-CN"/>
                    </w:rPr>
                  </w:ins>
                </m:ctrlPr>
              </m:sSubPr>
              <m:e>
                <w:ins w:id="539" w:author="China Unicom" w:date="2025-05-09T17:17:53Z">
                  <m:r>
                    <m:rPr/>
                    <w:rPr>
                      <w:rFonts w:ascii="Cambria Math" w:hAnsi="Cambria Math" w:eastAsia="等线"/>
                      <w:lang w:eastAsia="zh-CN"/>
                    </w:rPr>
                    <m:t>K</m:t>
                  </m:r>
                </w:ins>
                <m:ctrlPr>
                  <w:ins w:id="540" w:author="China Unicom" w:date="2025-05-09T17:17:53Z">
                    <w:rPr>
                      <w:rFonts w:ascii="Cambria Math" w:hAnsi="Cambria Math" w:eastAsia="等线"/>
                      <w:i/>
                      <w:lang w:eastAsia="zh-CN"/>
                    </w:rPr>
                  </w:ins>
                </m:ctrlPr>
              </m:e>
              <m:sub>
                <w:ins w:id="541" w:author="China Unicom" w:date="2025-05-09T17:17:53Z">
                  <m:r>
                    <m:rPr/>
                    <w:rPr>
                      <w:rFonts w:ascii="Cambria Math" w:hAnsi="Cambria Math" w:eastAsia="等线"/>
                      <w:lang w:eastAsia="zh-CN"/>
                    </w:rPr>
                    <m:t>mult</m:t>
                  </m:r>
                </w:ins>
                <m:sSub>
                  <m:sSubPr>
                    <m:ctrlPr>
                      <w:ins w:id="542" w:author="China Unicom" w:date="2025-05-09T17:17:53Z">
                        <w:rPr>
                          <w:rFonts w:ascii="Cambria Math" w:hAnsi="Cambria Math" w:eastAsia="等线"/>
                          <w:i/>
                          <w:lang w:eastAsia="zh-CN"/>
                        </w:rPr>
                      </w:ins>
                    </m:ctrlPr>
                  </m:sSubPr>
                  <m:e>
                    <w:ins w:id="543" w:author="China Unicom" w:date="2025-05-09T17:17:53Z">
                      <m:r>
                        <m:rPr/>
                        <w:rPr>
                          <w:rFonts w:ascii="Cambria Math" w:hAnsi="Cambria Math" w:eastAsia="等线"/>
                          <w:lang w:eastAsia="zh-CN"/>
                        </w:rPr>
                        <m:t>i</m:t>
                      </m:r>
                    </w:ins>
                    <m:ctrlPr>
                      <w:ins w:id="544" w:author="China Unicom" w:date="2025-05-09T17:17:53Z">
                        <w:rPr>
                          <w:rFonts w:ascii="Cambria Math" w:hAnsi="Cambria Math" w:eastAsia="等线"/>
                          <w:i/>
                          <w:lang w:eastAsia="zh-CN"/>
                        </w:rPr>
                      </w:ins>
                    </m:ctrlPr>
                  </m:e>
                  <m:sub>
                    <w:ins w:id="545" w:author="China Unicom" w:date="2025-05-09T17:17:53Z">
                      <m:r>
                        <m:rPr/>
                        <w:rPr>
                          <w:rFonts w:ascii="Cambria Math" w:hAnsi="Cambria Math" w:eastAsia="等线"/>
                          <w:lang w:eastAsia="zh-CN"/>
                        </w:rPr>
                        <m:t>SMTC</m:t>
                      </m:r>
                    </w:ins>
                    <m:ctrlPr>
                      <w:ins w:id="546" w:author="China Unicom" w:date="2025-05-09T17:17:53Z">
                        <w:rPr>
                          <w:rFonts w:ascii="Cambria Math" w:hAnsi="Cambria Math" w:eastAsia="等线"/>
                          <w:i/>
                          <w:lang w:eastAsia="zh-CN"/>
                        </w:rPr>
                      </w:ins>
                    </m:ctrlPr>
                  </m:sub>
                </m:sSub>
                <w:ins w:id="547" w:author="China Unicom" w:date="2025-05-09T17:17:53Z">
                  <m:r>
                    <m:rPr/>
                    <w:rPr>
                      <w:rFonts w:ascii="Cambria Math" w:hAnsi="Cambria Math" w:eastAsia="等线"/>
                      <w:lang w:eastAsia="zh-CN"/>
                    </w:rPr>
                    <m:t>,i</m:t>
                  </m:r>
                </w:ins>
                <m:ctrlPr>
                  <w:ins w:id="548" w:author="China Unicom" w:date="2025-05-09T17:17:53Z">
                    <w:rPr>
                      <w:rFonts w:ascii="Cambria Math" w:hAnsi="Cambria Math" w:eastAsia="等线"/>
                      <w:i/>
                      <w:lang w:eastAsia="zh-CN"/>
                    </w:rPr>
                  </w:ins>
                </m:ctrlPr>
              </m:sub>
            </m:sSub>
            <m:ctrlPr>
              <w:ins w:id="549" w:author="China Unicom" w:date="2025-05-09T17:17:53Z">
                <w:rPr>
                  <w:rFonts w:ascii="Cambria Math" w:hAnsi="Cambria Math" w:eastAsia="等线"/>
                  <w:lang w:eastAsia="zh-CN"/>
                </w:rPr>
              </w:ins>
            </m:ctrlPr>
          </m:e>
        </m:nary>
        <w:ins w:id="550" w:author="China Unicom" w:date="2025-05-09T17:17:53Z">
          <m:r>
            <m:rPr/>
            <w:rPr>
              <w:rFonts w:ascii="Cambria Math" w:hAnsi="Cambria Math" w:eastAsia="等线"/>
              <w:lang w:eastAsia="zh-CN"/>
            </w:rPr>
            <m:t>∗</m:t>
          </m:r>
        </w:ins>
        <m:sSub>
          <m:sSubPr>
            <m:ctrlPr>
              <w:ins w:id="551" w:author="China Unicom" w:date="2025-05-09T17:17:53Z">
                <w:rPr>
                  <w:rFonts w:ascii="Cambria Math" w:hAnsi="Cambria Math" w:eastAsia="等线"/>
                  <w:i/>
                  <w:lang w:eastAsia="zh-CN"/>
                </w:rPr>
              </w:ins>
            </m:ctrlPr>
          </m:sSubPr>
          <m:e>
            <w:ins w:id="552" w:author="China Unicom" w:date="2025-05-09T17:17:53Z">
              <m:r>
                <m:rPr/>
                <w:rPr>
                  <w:rFonts w:ascii="Cambria Math" w:hAnsi="Cambria Math" w:eastAsia="等线"/>
                  <w:lang w:eastAsia="zh-CN"/>
                </w:rPr>
                <m:t>T</m:t>
              </m:r>
            </w:ins>
            <m:ctrlPr>
              <w:ins w:id="553" w:author="China Unicom" w:date="2025-05-09T17:17:53Z">
                <w:rPr>
                  <w:rFonts w:ascii="Cambria Math" w:hAnsi="Cambria Math" w:eastAsia="等线"/>
                  <w:i/>
                  <w:lang w:eastAsia="zh-CN"/>
                </w:rPr>
              </w:ins>
            </m:ctrlPr>
          </m:e>
          <m:sub>
            <w:ins w:id="554" w:author="China Unicom" w:date="2025-05-09T17:17:53Z">
              <m:r>
                <m:rPr/>
                <w:rPr>
                  <w:rFonts w:ascii="Cambria Math" w:hAnsi="Cambria Math" w:eastAsia="等线"/>
                  <w:lang w:eastAsia="zh-CN"/>
                </w:rPr>
                <m:t>evaluate,NR_Inter_NTN_enℎ</m:t>
              </m:r>
            </w:ins>
            <m:ctrlPr>
              <w:ins w:id="555" w:author="China Unicom" w:date="2025-05-09T17:17:53Z">
                <w:rPr>
                  <w:rFonts w:ascii="Cambria Math" w:hAnsi="Cambria Math" w:eastAsia="等线"/>
                  <w:i/>
                  <w:lang w:eastAsia="zh-CN"/>
                </w:rPr>
              </w:ins>
            </m:ctrlPr>
          </m:sub>
        </m:sSub>
      </m:oMath>
      <w:ins w:id="556" w:author="China Unicom" w:date="2025-05-09T17:17:53Z">
        <w:r>
          <w:rPr/>
          <w:t xml:space="preserve"> </w:t>
        </w:r>
      </w:ins>
      <w:ins w:id="557" w:author="China Unicom" w:date="2025-05-09T17:17:53Z">
        <w:r>
          <w:rPr>
            <w:rFonts w:cs="v4.2.0"/>
          </w:rPr>
          <w:t xml:space="preserve">if the UE supports the feature for enhanced RRM requirements defined in </w:t>
        </w:r>
      </w:ins>
      <w:ins w:id="558" w:author="China Unicom" w:date="2025-05-09T17:17:53Z">
        <w:r>
          <w:rPr/>
          <w:t>TS 3</w:t>
        </w:r>
      </w:ins>
      <w:ins w:id="559" w:author="China Unicom" w:date="2025-05-09T17:17:53Z">
        <w:r>
          <w:rPr>
            <w:lang w:eastAsia="zh-CN"/>
          </w:rPr>
          <w:t>8</w:t>
        </w:r>
      </w:ins>
      <w:ins w:id="560" w:author="China Unicom" w:date="2025-05-09T17:17:53Z">
        <w:r>
          <w:rPr/>
          <w:t>.306 [14]</w:t>
        </w:r>
      </w:ins>
      <w:ins w:id="561" w:author="China Unicom" w:date="2025-05-09T17:17:53Z">
        <w:r>
          <w:rPr>
            <w:rFonts w:cs="v4.2.0"/>
          </w:rPr>
          <w:t xml:space="preserve">  and the </w:t>
        </w:r>
      </w:ins>
      <w:ins w:id="562" w:author="China Unicom" w:date="2025-05-09T17:17:53Z">
        <w:r>
          <w:rPr>
            <w:i/>
          </w:rPr>
          <w:t>enhancedMeasurementLEO-r17</w:t>
        </w:r>
      </w:ins>
      <w:ins w:id="563" w:author="China Unicom" w:date="2025-05-09T17:17:53Z">
        <w:r>
          <w:rPr>
            <w:rFonts w:cs="v4.2.0"/>
          </w:rPr>
          <w:t xml:space="preserve"> is enabled, when T</w:t>
        </w:r>
      </w:ins>
      <w:ins w:id="564" w:author="China Unicom" w:date="2025-05-09T17:17:53Z">
        <w:r>
          <w:rPr>
            <w:rFonts w:cs="v4.2.0"/>
            <w:vertAlign w:val="subscript"/>
          </w:rPr>
          <w:t>reselection</w:t>
        </w:r>
      </w:ins>
      <w:ins w:id="565" w:author="China Unicom" w:date="2025-05-09T17:17:53Z">
        <w:r>
          <w:rPr>
            <w:rFonts w:cs="v4.2.0"/>
          </w:rPr>
          <w:t xml:space="preserve"> = 0</w:t>
        </w:r>
      </w:ins>
      <w:ins w:id="566" w:author="China Unicom" w:date="2025-05-09T17:17:53Z">
        <w:r>
          <w:rPr>
            <w:rFonts w:cs="v4.2.0"/>
            <w:i/>
            <w:vertAlign w:val="subscript"/>
          </w:rPr>
          <w:t xml:space="preserve"> </w:t>
        </w:r>
      </w:ins>
      <w:ins w:id="567" w:author="China Unicom" w:date="2025-05-09T17:17:53Z">
        <w:r>
          <w:rPr>
            <w:rFonts w:cs="v4.2.0"/>
          </w:rPr>
          <w:t>as specified in table 4.2C.2.4-1 provided that the reselection criteria is met by</w:t>
        </w:r>
      </w:ins>
    </w:p>
    <w:p>
      <w:pPr>
        <w:ind w:left="568" w:hanging="284"/>
        <w:rPr>
          <w:ins w:id="568" w:author="China Unicom" w:date="2025-05-09T17:17:53Z"/>
        </w:rPr>
      </w:pPr>
      <w:ins w:id="569" w:author="China Unicom" w:date="2025-05-09T17:17:53Z">
        <w:r>
          <w:rPr/>
          <w:t>-</w:t>
        </w:r>
      </w:ins>
      <w:ins w:id="570" w:author="China Unicom" w:date="2025-05-09T17:17:53Z">
        <w:r>
          <w:rPr/>
          <w:tab/>
        </w:r>
      </w:ins>
      <w:ins w:id="571" w:author="China Unicom" w:date="2025-05-09T17:17:53Z">
        <w:r>
          <w:rPr/>
          <w:t>the condition when performing equal priority reselection and</w:t>
        </w:r>
      </w:ins>
    </w:p>
    <w:p>
      <w:pPr>
        <w:ind w:left="568" w:hanging="284"/>
        <w:rPr>
          <w:ins w:id="572" w:author="China Unicom" w:date="2025-05-09T17:17:53Z"/>
        </w:rPr>
      </w:pPr>
      <w:ins w:id="573" w:author="China Unicom" w:date="2025-05-09T17:17:53Z">
        <w:r>
          <w:rPr>
            <w:rFonts w:cs="v4.2.0"/>
            <w:lang w:eastAsia="zh-CN"/>
          </w:rPr>
          <w:tab/>
        </w:r>
      </w:ins>
      <w:ins w:id="574" w:author="China Unicom" w:date="2025-05-09T17:17:53Z">
        <w:r>
          <w:rPr>
            <w:rFonts w:cs="v4.2.0"/>
            <w:lang w:eastAsia="zh-CN"/>
          </w:rPr>
          <w:t xml:space="preserve">when </w:t>
        </w:r>
      </w:ins>
      <w:ins w:id="575" w:author="China Unicom" w:date="2025-05-09T17:17:53Z">
        <w:r>
          <w:rPr>
            <w:i/>
          </w:rPr>
          <w:t>rangeToBestCell</w:t>
        </w:r>
      </w:ins>
      <w:ins w:id="576" w:author="China Unicom" w:date="2025-05-09T17:17:53Z">
        <w:r>
          <w:rPr/>
          <w:t xml:space="preserve"> is not configured:</w:t>
        </w:r>
      </w:ins>
    </w:p>
    <w:p>
      <w:pPr>
        <w:ind w:left="851" w:hanging="284"/>
        <w:rPr>
          <w:ins w:id="577" w:author="China Unicom" w:date="2025-05-09T17:17:53Z"/>
        </w:rPr>
      </w:pPr>
      <w:ins w:id="578" w:author="China Unicom" w:date="2025-05-09T17:17:53Z">
        <w:r>
          <w:rPr/>
          <w:t>-</w:t>
        </w:r>
      </w:ins>
      <w:ins w:id="579" w:author="China Unicom" w:date="2025-05-09T17:17:53Z">
        <w:r>
          <w:rPr/>
          <w:tab/>
        </w:r>
      </w:ins>
      <w:ins w:id="580" w:author="China Unicom" w:date="2025-05-09T17:17:53Z">
        <w:r>
          <w:rPr/>
          <w:t xml:space="preserve">the cell is at least </w:t>
        </w:r>
      </w:ins>
      <w:ins w:id="581" w:author="China Unicom" w:date="2025-05-09T17:17:53Z">
        <w:r>
          <w:rPr>
            <w:lang w:eastAsia="zh-CN"/>
          </w:rPr>
          <w:t>[5]</w:t>
        </w:r>
      </w:ins>
      <w:ins w:id="582" w:author="China Unicom" w:date="2025-05-09T17:17:53Z">
        <w:r>
          <w:rPr/>
          <w:t>dB better ranked in FR1 or.</w:t>
        </w:r>
      </w:ins>
    </w:p>
    <w:p>
      <w:pPr>
        <w:ind w:left="851" w:hanging="284"/>
        <w:rPr>
          <w:ins w:id="583" w:author="China Unicom" w:date="2025-05-09T17:17:53Z"/>
        </w:rPr>
      </w:pPr>
      <w:ins w:id="584" w:author="China Unicom" w:date="2025-05-09T17:17:53Z">
        <w:r>
          <w:rPr>
            <w:rFonts w:cs="v4.2.0"/>
            <w:lang w:eastAsia="zh-CN"/>
          </w:rPr>
          <w:t xml:space="preserve">when </w:t>
        </w:r>
      </w:ins>
      <w:ins w:id="585" w:author="China Unicom" w:date="2025-05-09T17:17:53Z">
        <w:r>
          <w:rPr>
            <w:i/>
          </w:rPr>
          <w:t>rangeToBestCell</w:t>
        </w:r>
      </w:ins>
      <w:ins w:id="586" w:author="China Unicom" w:date="2025-05-09T17:17:53Z">
        <w:r>
          <w:rPr/>
          <w:t xml:space="preserve"> is configured:</w:t>
        </w:r>
      </w:ins>
    </w:p>
    <w:p>
      <w:pPr>
        <w:ind w:left="1135" w:hanging="284"/>
        <w:rPr>
          <w:ins w:id="587" w:author="China Unicom" w:date="2025-05-09T17:17:53Z"/>
        </w:rPr>
      </w:pPr>
      <w:ins w:id="588" w:author="China Unicom" w:date="2025-05-09T17:17:53Z">
        <w:r>
          <w:rPr/>
          <w:t>-</w:t>
        </w:r>
      </w:ins>
      <w:ins w:id="589" w:author="China Unicom" w:date="2025-05-09T17:17:53Z">
        <w:r>
          <w:rPr/>
          <w:tab/>
        </w:r>
      </w:ins>
      <w:ins w:id="590" w:author="China Unicom" w:date="2025-05-09T17:17:53Z">
        <w:r>
          <w:rPr/>
          <w:t xml:space="preserve">the cell has the highest number of beams above the threshold </w:t>
        </w:r>
      </w:ins>
      <w:ins w:id="591" w:author="China Unicom" w:date="2025-05-09T17:17:53Z">
        <w:r>
          <w:rPr>
            <w:i/>
          </w:rPr>
          <w:t>absThreshSS-BlocksConsolidation</w:t>
        </w:r>
      </w:ins>
      <w:ins w:id="592" w:author="China Unicom" w:date="2025-05-09T17:17:53Z">
        <w:r>
          <w:rPr/>
          <w:t xml:space="preserve"> among all detected cells whose cell-ranking criterion R value in TS 3</w:t>
        </w:r>
      </w:ins>
      <w:ins w:id="593" w:author="China Unicom" w:date="2025-05-09T17:17:53Z">
        <w:r>
          <w:rPr>
            <w:lang w:eastAsia="zh-CN"/>
          </w:rPr>
          <w:t>8</w:t>
        </w:r>
      </w:ins>
      <w:ins w:id="594" w:author="China Unicom" w:date="2025-05-09T17:17:53Z">
        <w:r>
          <w:rPr/>
          <w:t xml:space="preserve">.304 [1] is within </w:t>
        </w:r>
      </w:ins>
      <w:ins w:id="595" w:author="China Unicom" w:date="2025-05-09T17:17:53Z">
        <w:r>
          <w:rPr>
            <w:i/>
          </w:rPr>
          <w:t>rangeToBestCell</w:t>
        </w:r>
      </w:ins>
      <w:ins w:id="596" w:author="China Unicom" w:date="2025-05-09T17:17:53Z">
        <w:r>
          <w:rPr/>
          <w:t xml:space="preserve"> of the cell-ranking criterion R value of the highest ranked cell. </w:t>
        </w:r>
      </w:ins>
    </w:p>
    <w:p>
      <w:pPr>
        <w:ind w:left="1418" w:hanging="284"/>
        <w:rPr>
          <w:ins w:id="597" w:author="China Unicom" w:date="2025-05-09T17:17:53Z"/>
        </w:rPr>
      </w:pPr>
      <w:ins w:id="598" w:author="China Unicom" w:date="2025-05-09T17:17:53Z">
        <w:r>
          <w:rPr/>
          <w:t>-</w:t>
        </w:r>
      </w:ins>
      <w:ins w:id="599" w:author="China Unicom" w:date="2025-05-09T17:17:53Z">
        <w:r>
          <w:rPr/>
          <w:tab/>
        </w:r>
      </w:ins>
      <w:ins w:id="600" w:author="China Unicom" w:date="2025-05-09T17:17:53Z">
        <w:r>
          <w:rPr/>
          <w:t xml:space="preserve">if there are multiple such cells, the cell has the highest rank among them </w:t>
        </w:r>
      </w:ins>
    </w:p>
    <w:p>
      <w:pPr>
        <w:ind w:left="1418" w:hanging="284"/>
        <w:rPr>
          <w:ins w:id="601" w:author="China Unicom" w:date="2025-05-09T17:17:53Z"/>
        </w:rPr>
      </w:pPr>
      <w:ins w:id="602" w:author="China Unicom" w:date="2025-05-09T17:17:53Z">
        <w:r>
          <w:rPr/>
          <w:t>-</w:t>
        </w:r>
      </w:ins>
      <w:ins w:id="603" w:author="China Unicom" w:date="2025-05-09T17:17:53Z">
        <w:r>
          <w:rPr/>
          <w:tab/>
        </w:r>
      </w:ins>
      <w:ins w:id="604" w:author="China Unicom" w:date="2025-05-09T17:17:53Z">
        <w:r>
          <w:rPr/>
          <w:t xml:space="preserve">the cell is at least </w:t>
        </w:r>
      </w:ins>
      <w:ins w:id="605" w:author="China Unicom" w:date="2025-05-09T17:17:53Z">
        <w:r>
          <w:rPr>
            <w:lang w:eastAsia="zh-CN"/>
          </w:rPr>
          <w:t>[5]</w:t>
        </w:r>
      </w:ins>
      <w:ins w:id="606" w:author="China Unicom" w:date="2025-05-09T17:17:53Z">
        <w:r>
          <w:rPr/>
          <w:t>dB better ranked in FR1 if the current serving cell is among them. or</w:t>
        </w:r>
      </w:ins>
    </w:p>
    <w:p>
      <w:pPr>
        <w:ind w:left="568" w:hanging="284"/>
        <w:rPr>
          <w:ins w:id="607" w:author="China Unicom" w:date="2025-05-09T17:17:53Z"/>
          <w:lang w:eastAsia="zh-CN"/>
        </w:rPr>
      </w:pPr>
      <w:ins w:id="608" w:author="China Unicom" w:date="2025-05-09T17:17:53Z">
        <w:r>
          <w:rPr/>
          <w:t>-</w:t>
        </w:r>
      </w:ins>
      <w:ins w:id="609" w:author="China Unicom" w:date="2025-05-09T17:17:53Z">
        <w:r>
          <w:rPr/>
          <w:tab/>
        </w:r>
      </w:ins>
      <w:ins w:id="610" w:author="China Unicom" w:date="2025-05-09T17:17:53Z">
        <w:r>
          <w:rPr>
            <w:lang w:eastAsia="zh-CN"/>
          </w:rPr>
          <w:t>[6]dB in FR1 for SS-RSRP reselections based on absolute priorities or</w:t>
        </w:r>
      </w:ins>
    </w:p>
    <w:p>
      <w:pPr>
        <w:ind w:left="568" w:hanging="284"/>
        <w:rPr>
          <w:ins w:id="611" w:author="China Unicom" w:date="2025-05-09T17:17:53Z"/>
        </w:rPr>
      </w:pPr>
      <w:ins w:id="612" w:author="China Unicom" w:date="2025-05-09T17:17:53Z">
        <w:r>
          <w:rPr/>
          <w:t>-</w:t>
        </w:r>
      </w:ins>
      <w:ins w:id="613" w:author="China Unicom" w:date="2025-05-09T17:17:53Z">
        <w:r>
          <w:rPr/>
          <w:tab/>
        </w:r>
      </w:ins>
      <w:ins w:id="614" w:author="China Unicom" w:date="2025-05-09T17:17:53Z">
        <w:r>
          <w:rPr>
            <w:rFonts w:hint="eastAsia" w:eastAsia="宋体"/>
            <w:lang w:eastAsia="zh-CN"/>
          </w:rPr>
          <w:t>[</w:t>
        </w:r>
      </w:ins>
      <w:ins w:id="615" w:author="China Unicom" w:date="2025-05-09T17:17:53Z">
        <w:r>
          <w:rPr>
            <w:lang w:eastAsia="zh-CN"/>
          </w:rPr>
          <w:t>4]dB in FR1 for SS-RSRQ reselections based on absolute priorities</w:t>
        </w:r>
      </w:ins>
      <w:ins w:id="616" w:author="China Unicom" w:date="2025-05-09T17:17:53Z">
        <w:r>
          <w:rPr/>
          <w:t>.</w:t>
        </w:r>
      </w:ins>
    </w:p>
    <w:p>
      <w:pPr>
        <w:rPr>
          <w:ins w:id="617" w:author="China Unicom" w:date="2025-05-09T17:17:53Z"/>
        </w:rPr>
      </w:pPr>
      <w:ins w:id="618" w:author="China Unicom" w:date="2025-05-09T17:17:53Z">
        <w:r>
          <w:rPr/>
          <w:t>When evaluating cells for reselection, the SSB side conditions apply to both serving and inter-frequency cells.</w:t>
        </w:r>
      </w:ins>
    </w:p>
    <w:p>
      <w:pPr>
        <w:rPr>
          <w:ins w:id="619" w:author="China Unicom" w:date="2025-05-09T17:17:53Z"/>
          <w:lang w:eastAsia="zh-CN"/>
        </w:rPr>
      </w:pPr>
      <w:ins w:id="620" w:author="China Unicom" w:date="2025-05-09T17:17:53Z">
        <w:r>
          <w:rPr>
            <w:lang w:eastAsia="zh-CN"/>
          </w:rPr>
          <w:t>If T</w:t>
        </w:r>
      </w:ins>
      <w:ins w:id="621" w:author="China Unicom" w:date="2025-05-09T17:17:53Z">
        <w:r>
          <w:rPr>
            <w:vertAlign w:val="subscript"/>
            <w:lang w:eastAsia="zh-CN"/>
          </w:rPr>
          <w:t>reselection</w:t>
        </w:r>
      </w:ins>
      <w:ins w:id="622" w:author="China Unicom" w:date="2025-05-09T17:17:53Z">
        <w:r>
          <w:rPr>
            <w:lang w:eastAsia="zh-CN"/>
          </w:rPr>
          <w:t xml:space="preserve"> timer has a non-zero value and the inter-frequency cell is satisfied with the reselection criteria, the UE shall evaluate this inter-frequency cell for the T</w:t>
        </w:r>
      </w:ins>
      <w:ins w:id="623" w:author="China Unicom" w:date="2025-05-09T17:17:53Z">
        <w:r>
          <w:rPr>
            <w:vertAlign w:val="subscript"/>
            <w:lang w:eastAsia="zh-CN"/>
          </w:rPr>
          <w:t>reselection</w:t>
        </w:r>
      </w:ins>
      <w:ins w:id="624" w:author="China Unicom" w:date="2025-05-09T17:17:53Z">
        <w:r>
          <w:rPr>
            <w:lang w:eastAsia="zh-CN"/>
          </w:rPr>
          <w:t xml:space="preserve"> time. If this cell remains satisfied with the reselection criteria within this duration, then the UE shall reselect that cell.</w:t>
        </w:r>
      </w:ins>
    </w:p>
    <w:p>
      <w:pPr>
        <w:rPr>
          <w:ins w:id="625" w:author="China Unicom" w:date="2025-05-09T17:17:53Z"/>
        </w:rPr>
      </w:pPr>
      <w:ins w:id="626" w:author="China Unicom" w:date="2025-05-09T17:17:53Z">
        <w:r>
          <w:rPr/>
          <w:t xml:space="preserve">The UE is not expected to meet the measurement requirements for an inter-frequency carrier under DRX cycle=320 ms defined in table 4.2C.2.4-1 </w:t>
        </w:r>
      </w:ins>
      <w:ins w:id="627" w:author="China Unicom" w:date="2025-05-09T17:17:53Z">
        <w:r>
          <w:rPr>
            <w:rFonts w:hint="eastAsia" w:eastAsia="宋体"/>
            <w:lang w:val="en-US" w:eastAsia="zh-CN"/>
          </w:rPr>
          <w:t>in</w:t>
        </w:r>
      </w:ins>
      <w:ins w:id="628" w:author="China Unicom" w:date="2025-05-09T17:17:53Z">
        <w:r>
          <w:rPr>
            <w:rFonts w:hint="eastAsia" w:eastAsia="宋体"/>
            <w:highlight w:val="none"/>
            <w:lang w:val="en-US" w:eastAsia="zh-CN"/>
          </w:rPr>
          <w:t xml:space="preserve"> </w:t>
        </w:r>
      </w:ins>
      <w:ins w:id="629" w:author="China Unicom" w:date="2025-05-09T17:17:53Z">
        <w:r>
          <w:rPr>
            <w:highlight w:val="none"/>
            <w:lang w:eastAsia="sv-SE"/>
          </w:rPr>
          <w:t>TS 38.133 [6]</w:t>
        </w:r>
      </w:ins>
      <w:ins w:id="630" w:author="China Unicom" w:date="2025-05-09T17:17:53Z">
        <w:r>
          <w:rPr>
            <w:rFonts w:hint="eastAsia" w:eastAsia="宋体"/>
            <w:highlight w:val="none"/>
            <w:lang w:val="en-US" w:eastAsia="zh-CN"/>
          </w:rPr>
          <w:t xml:space="preserve"> </w:t>
        </w:r>
      </w:ins>
      <w:ins w:id="631" w:author="China Unicom" w:date="2025-05-09T17:17:53Z">
        <w:r>
          <w:rPr/>
          <w:t>under the following conditions:</w:t>
        </w:r>
      </w:ins>
    </w:p>
    <w:p>
      <w:pPr>
        <w:ind w:left="568" w:hanging="284"/>
        <w:rPr>
          <w:ins w:id="632" w:author="China Unicom" w:date="2025-05-09T17:17:53Z"/>
        </w:rPr>
      </w:pPr>
      <w:ins w:id="633" w:author="China Unicom" w:date="2025-05-09T17:17:53Z">
        <w:r>
          <w:rPr/>
          <w:tab/>
        </w:r>
      </w:ins>
      <w:ins w:id="634" w:author="China Unicom" w:date="2025-05-09T17:17:53Z">
        <w:r>
          <w:rPr/>
          <w:t>T</w:t>
        </w:r>
      </w:ins>
      <w:ins w:id="635" w:author="China Unicom" w:date="2025-05-09T17:17:53Z">
        <w:r>
          <w:rPr>
            <w:vertAlign w:val="subscript"/>
          </w:rPr>
          <w:t>SMTC_intra</w:t>
        </w:r>
      </w:ins>
      <w:ins w:id="636" w:author="China Unicom" w:date="2025-05-09T17:17:53Z">
        <w:r>
          <w:rPr/>
          <w:t xml:space="preserve"> = T</w:t>
        </w:r>
      </w:ins>
      <w:ins w:id="637" w:author="China Unicom" w:date="2025-05-09T17:17:53Z">
        <w:r>
          <w:rPr>
            <w:vertAlign w:val="subscript"/>
          </w:rPr>
          <w:t>SMTC_inter</w:t>
        </w:r>
      </w:ins>
      <w:ins w:id="638" w:author="China Unicom" w:date="2025-05-09T17:17:53Z">
        <w:r>
          <w:rPr/>
          <w:t xml:space="preserve"> = 160 ms; where </w:t>
        </w:r>
      </w:ins>
    </w:p>
    <w:p>
      <w:pPr>
        <w:pStyle w:val="77"/>
        <w:rPr>
          <w:ins w:id="639" w:author="China Unicom" w:date="2025-05-09T17:17:53Z"/>
        </w:rPr>
      </w:pPr>
      <w:ins w:id="640" w:author="China Unicom" w:date="2025-05-09T17:17:53Z">
        <w:r>
          <w:rPr/>
          <w:t>-</w:t>
        </w:r>
      </w:ins>
      <w:ins w:id="641" w:author="China Unicom" w:date="2025-05-09T17:17:53Z">
        <w:r>
          <w:rPr/>
          <w:tab/>
        </w:r>
      </w:ins>
      <w:ins w:id="642" w:author="China Unicom" w:date="2025-05-09T17:17:53Z">
        <w:r>
          <w:rPr/>
          <w:t>T</w:t>
        </w:r>
      </w:ins>
      <w:ins w:id="643" w:author="China Unicom" w:date="2025-05-09T17:17:53Z">
        <w:r>
          <w:rPr>
            <w:vertAlign w:val="subscript"/>
          </w:rPr>
          <w:t>SMTC_intra</w:t>
        </w:r>
      </w:ins>
      <w:ins w:id="644" w:author="China Unicom" w:date="2025-05-09T17:17:53Z">
        <w:r>
          <w:rPr/>
          <w:t xml:space="preserve"> is the periodicity of the SMTC configured for the intra-frequency carrier if no identified intra-frequency cell is in the PCI list of </w:t>
        </w:r>
      </w:ins>
      <w:ins w:id="645" w:author="China Unicom" w:date="2025-05-09T17:17:53Z">
        <w:r>
          <w:rPr>
            <w:i/>
          </w:rPr>
          <w:t>smtc2-LP</w:t>
        </w:r>
      </w:ins>
      <w:ins w:id="646" w:author="China Unicom" w:date="2025-05-09T17:17:53Z">
        <w:r>
          <w:rPr/>
          <w:t xml:space="preserve"> on this intra-frequency carrier; T</w:t>
        </w:r>
      </w:ins>
      <w:ins w:id="647" w:author="China Unicom" w:date="2025-05-09T17:17:53Z">
        <w:r>
          <w:rPr>
            <w:vertAlign w:val="subscript"/>
          </w:rPr>
          <w:t>SMTC_intra</w:t>
        </w:r>
      </w:ins>
      <w:ins w:id="648" w:author="China Unicom" w:date="2025-05-09T17:17:53Z">
        <w:r>
          <w:rPr/>
          <w:t xml:space="preserve"> is the periodicity of the </w:t>
        </w:r>
      </w:ins>
      <w:ins w:id="649" w:author="China Unicom" w:date="2025-05-09T17:17:53Z">
        <w:r>
          <w:rPr>
            <w:i/>
          </w:rPr>
          <w:t>smtc2-LP</w:t>
        </w:r>
      </w:ins>
      <w:ins w:id="650" w:author="China Unicom" w:date="2025-05-09T17:17:53Z">
        <w:r>
          <w:rPr/>
          <w:t xml:space="preserve"> configured for the intra-frequency carrier if at least one identified intra-frequency cell is in the PCI list of </w:t>
        </w:r>
      </w:ins>
      <w:ins w:id="651" w:author="China Unicom" w:date="2025-05-09T17:17:53Z">
        <w:r>
          <w:rPr>
            <w:i/>
          </w:rPr>
          <w:t>smtc2-LP</w:t>
        </w:r>
      </w:ins>
      <w:ins w:id="652" w:author="China Unicom" w:date="2025-05-09T17:17:53Z">
        <w:r>
          <w:rPr/>
          <w:t xml:space="preserve"> on this intra-frequency carrier. During PSS/SSS detection, the periodicity of the SMTC configured for the intra-frequency carrier is assumed for T</w:t>
        </w:r>
      </w:ins>
      <w:ins w:id="653" w:author="China Unicom" w:date="2025-05-09T17:17:53Z">
        <w:r>
          <w:rPr>
            <w:vertAlign w:val="subscript"/>
          </w:rPr>
          <w:t>SMTC_intra</w:t>
        </w:r>
      </w:ins>
      <w:ins w:id="654" w:author="China Unicom" w:date="2025-05-09T17:17:53Z">
        <w:r>
          <w:rPr/>
          <w:t>. If the actual SSB transmission periodicity is greater than the SMTC configured for the intra-frequency carrier, longer T</w:t>
        </w:r>
      </w:ins>
      <w:ins w:id="655" w:author="China Unicom" w:date="2025-05-09T17:17:53Z">
        <w:r>
          <w:rPr>
            <w:vertAlign w:val="subscript"/>
          </w:rPr>
          <w:t>detect, NR_intra</w:t>
        </w:r>
      </w:ins>
      <w:ins w:id="656" w:author="China Unicom" w:date="2025-05-09T17:17:53Z">
        <w:r>
          <w:rPr/>
          <w:t xml:space="preserve"> is expected.</w:t>
        </w:r>
      </w:ins>
    </w:p>
    <w:p>
      <w:pPr>
        <w:pStyle w:val="77"/>
        <w:rPr>
          <w:ins w:id="657" w:author="China Unicom" w:date="2025-05-09T17:17:53Z"/>
        </w:rPr>
      </w:pPr>
      <w:ins w:id="658" w:author="China Unicom" w:date="2025-05-09T17:17:53Z">
        <w:r>
          <w:rPr/>
          <w:t>-</w:t>
        </w:r>
      </w:ins>
      <w:ins w:id="659" w:author="China Unicom" w:date="2025-05-09T17:17:53Z">
        <w:r>
          <w:rPr/>
          <w:tab/>
        </w:r>
      </w:ins>
      <w:ins w:id="660" w:author="China Unicom" w:date="2025-05-09T17:17:53Z">
        <w:r>
          <w:rPr/>
          <w:t>T</w:t>
        </w:r>
      </w:ins>
      <w:ins w:id="661" w:author="China Unicom" w:date="2025-05-09T17:17:53Z">
        <w:r>
          <w:rPr>
            <w:vertAlign w:val="subscript"/>
          </w:rPr>
          <w:t>SMTC_inter</w:t>
        </w:r>
      </w:ins>
      <w:ins w:id="662" w:author="China Unicom" w:date="2025-05-09T17:17:53Z">
        <w:r>
          <w:rPr/>
          <w:t xml:space="preserve"> is the actual SMTC periodicity used by the inter-frequency cell being identified. During PSS/SSS detection, the periodicity of the SMTC configured for the inter-frequency carrier is assumed for T</w:t>
        </w:r>
      </w:ins>
      <w:ins w:id="663" w:author="China Unicom" w:date="2025-05-09T17:17:53Z">
        <w:r>
          <w:rPr>
            <w:vertAlign w:val="subscript"/>
          </w:rPr>
          <w:t>SMTC_inter</w:t>
        </w:r>
      </w:ins>
      <w:ins w:id="664" w:author="China Unicom" w:date="2025-05-09T17:17:53Z">
        <w:r>
          <w:rPr/>
          <w:t>. If the actual SSB transmission periodicity is greater than the SMTC configured for the inter-frequency carrier, longer T</w:t>
        </w:r>
      </w:ins>
      <w:ins w:id="665" w:author="China Unicom" w:date="2025-05-09T17:17:53Z">
        <w:r>
          <w:rPr>
            <w:vertAlign w:val="subscript"/>
          </w:rPr>
          <w:t>detect, NR_inter</w:t>
        </w:r>
      </w:ins>
      <w:ins w:id="666" w:author="China Unicom" w:date="2025-05-09T17:17:53Z">
        <w:r>
          <w:rPr/>
          <w:t xml:space="preserve"> is expected.</w:t>
        </w:r>
      </w:ins>
    </w:p>
    <w:p>
      <w:pPr>
        <w:pStyle w:val="77"/>
        <w:rPr>
          <w:ins w:id="667" w:author="China Unicom" w:date="2025-05-09T17:17:53Z"/>
        </w:rPr>
      </w:pPr>
      <w:ins w:id="668" w:author="China Unicom" w:date="2025-05-09T17:17:53Z">
        <w:r>
          <w:rPr/>
          <w:t>-</w:t>
        </w:r>
      </w:ins>
      <w:ins w:id="669" w:author="China Unicom" w:date="2025-05-09T17:17:53Z">
        <w:r>
          <w:rPr/>
          <w:tab/>
        </w:r>
      </w:ins>
      <w:ins w:id="670" w:author="China Unicom" w:date="2025-05-09T17:17:53Z">
        <w:r>
          <w:rPr/>
          <w:t>SMTC occasions configured for the inter-frequency carrier occur up to 1 ms before the start or up to 1 ms after the end of the SMTC occasions configured for the intra-frequency carrier, and</w:t>
        </w:r>
      </w:ins>
    </w:p>
    <w:p>
      <w:pPr>
        <w:pStyle w:val="77"/>
        <w:rPr>
          <w:ins w:id="671" w:author="China Unicom" w:date="2025-05-09T17:17:53Z"/>
        </w:rPr>
      </w:pPr>
      <w:ins w:id="672" w:author="China Unicom" w:date="2025-05-09T17:17:53Z">
        <w:r>
          <w:rPr/>
          <w:t>-</w:t>
        </w:r>
      </w:ins>
      <w:ins w:id="673" w:author="China Unicom" w:date="2025-05-09T17:17:53Z">
        <w:r>
          <w:rPr/>
          <w:tab/>
        </w:r>
      </w:ins>
      <w:ins w:id="674" w:author="China Unicom" w:date="2025-05-09T17:17:53Z">
        <w:r>
          <w:rPr/>
          <w:t>SMTC occasions configured for the intra-frequency carrier and for the inter-frequency carrier occur up to 1 ms before the start or up to 1 ms after the end of the paging occasion in TS 3</w:t>
        </w:r>
      </w:ins>
      <w:ins w:id="675" w:author="China Unicom" w:date="2025-05-09T17:17:53Z">
        <w:r>
          <w:rPr>
            <w:lang w:eastAsia="zh-CN"/>
          </w:rPr>
          <w:t>8</w:t>
        </w:r>
      </w:ins>
      <w:ins w:id="676" w:author="China Unicom" w:date="2025-05-09T17:17:53Z">
        <w:r>
          <w:rPr/>
          <w:t>.304 [1].</w:t>
        </w:r>
      </w:ins>
    </w:p>
    <w:p>
      <w:pPr>
        <w:rPr>
          <w:ins w:id="677" w:author="China Unicom" w:date="2025-05-09T17:17:53Z"/>
        </w:rPr>
      </w:pPr>
      <w:ins w:id="678" w:author="China Unicom" w:date="2025-05-09T17:17:53Z">
        <w:r>
          <w:rPr/>
          <w:t xml:space="preserve">If </w:t>
        </w:r>
      </w:ins>
      <w:ins w:id="679" w:author="China Unicom" w:date="2025-05-09T17:17:53Z">
        <w:r>
          <w:rPr>
            <w:i/>
          </w:rPr>
          <w:t>t-Service</w:t>
        </w:r>
      </w:ins>
      <w:ins w:id="680" w:author="China Unicom" w:date="2025-05-09T17:17:53Z">
        <w:r>
          <w:rPr/>
          <w:t xml:space="preserve"> is broadcasted and applicable, UE shall be able to detect, measure, and evaluate neighbour cells before the serving cell stops serving the area </w:t>
        </w:r>
      </w:ins>
      <w:ins w:id="681" w:author="China Unicom" w:date="2025-05-09T17:17:53Z">
        <w:r>
          <w:rPr>
            <w:rFonts w:hint="eastAsia"/>
          </w:rPr>
          <w:t>regardless of whether the distance condition based on serving cell reference location or the legacy Srxlev/Squal condition are met</w:t>
        </w:r>
      </w:ins>
      <w:ins w:id="682" w:author="China Unicom" w:date="2025-05-09T17:17:53Z">
        <w:r>
          <w:rPr/>
          <w:t>, and when to start detection, measurement, and evaluation is up to UE implementation.</w:t>
        </w:r>
      </w:ins>
      <w:ins w:id="683" w:author="China Unicom" w:date="2025-05-09T17:17:53Z">
        <w:r>
          <w:rPr>
            <w:rFonts w:hint="eastAsia"/>
            <w:lang w:eastAsia="zh-CN"/>
          </w:rPr>
          <w:t xml:space="preserve"> </w:t>
        </w:r>
      </w:ins>
      <w:ins w:id="684" w:author="China Unicom" w:date="2025-05-09T17:17:53Z">
        <w:r>
          <w:rPr>
            <w:lang w:eastAsia="zh-CN"/>
          </w:rPr>
          <w:t xml:space="preserve">This requirement </w:t>
        </w:r>
      </w:ins>
      <w:ins w:id="685" w:author="China Unicom" w:date="2025-05-09T17:17:53Z">
        <w:r>
          <w:rPr/>
          <w:t xml:space="preserve">does not apply when the time span from the last slot of SI transmission within SI modification period </w:t>
        </w:r>
      </w:ins>
      <w:ins w:id="686" w:author="China Unicom" w:date="2025-05-09T17:17:53Z">
        <w:r>
          <w:rPr>
            <w:rFonts w:eastAsia="宋体"/>
            <w:szCs w:val="24"/>
            <w:lang w:eastAsia="zh-CN"/>
          </w:rPr>
          <w:t xml:space="preserve">where the broadcasting of the last updated value for t-Service is acquired by the UE for the first time </w:t>
        </w:r>
      </w:ins>
      <w:ins w:id="687" w:author="China Unicom" w:date="2025-05-09T17:17:53Z">
        <w:r>
          <w:rPr/>
          <w:t>to the first slot when the cell is scheduled to stop serving the area according to the broadcasted information is less than</w:t>
        </w:r>
      </w:ins>
      <w:ins w:id="688" w:author="China Unicom" w:date="2025-05-09T17:17:53Z">
        <w:r>
          <w:rPr>
            <w:szCs w:val="24"/>
            <w:lang w:eastAsia="zh-CN"/>
          </w:rPr>
          <w:t xml:space="preserve"> T</w:t>
        </w:r>
      </w:ins>
      <w:ins w:id="689" w:author="China Unicom" w:date="2025-05-09T17:17:53Z">
        <w:r>
          <w:rPr>
            <w:szCs w:val="24"/>
            <w:vertAlign w:val="subscript"/>
            <w:lang w:eastAsia="zh-CN"/>
          </w:rPr>
          <w:t>trigger</w:t>
        </w:r>
      </w:ins>
      <w:ins w:id="690" w:author="China Unicom" w:date="2025-05-09T17:17:53Z">
        <w:r>
          <w:rPr>
            <w:szCs w:val="24"/>
            <w:lang w:eastAsia="zh-CN"/>
          </w:rPr>
          <w:t>, and</w:t>
        </w:r>
      </w:ins>
      <w:ins w:id="691" w:author="China Unicom" w:date="2025-05-09T17:17:53Z">
        <w:r>
          <w:rPr/>
          <w:t xml:space="preserve"> </w:t>
        </w:r>
      </w:ins>
      <w:ins w:id="692" w:author="China Unicom" w:date="2025-05-09T17:17:53Z">
        <w:r>
          <w:rPr>
            <w:szCs w:val="24"/>
            <w:lang w:eastAsia="zh-CN"/>
          </w:rPr>
          <w:t>T</w:t>
        </w:r>
      </w:ins>
      <w:ins w:id="693" w:author="China Unicom" w:date="2025-05-09T17:17:53Z">
        <w:r>
          <w:rPr>
            <w:szCs w:val="24"/>
            <w:vertAlign w:val="subscript"/>
            <w:lang w:eastAsia="zh-CN"/>
          </w:rPr>
          <w:t>trigger</w:t>
        </w:r>
      </w:ins>
      <w:ins w:id="694" w:author="China Unicom" w:date="2025-05-09T17:17:53Z">
        <w:r>
          <w:rPr>
            <w:szCs w:val="24"/>
            <w:lang w:eastAsia="zh-CN"/>
          </w:rPr>
          <w:t xml:space="preserve"> = max(T</w:t>
        </w:r>
      </w:ins>
      <w:ins w:id="695" w:author="China Unicom" w:date="2025-05-09T17:17:53Z">
        <w:r>
          <w:rPr>
            <w:szCs w:val="24"/>
            <w:vertAlign w:val="subscript"/>
            <w:lang w:eastAsia="zh-CN"/>
          </w:rPr>
          <w:t>detect,NR_Intra</w:t>
        </w:r>
      </w:ins>
      <w:ins w:id="696" w:author="China Unicom" w:date="2025-05-09T17:17:53Z">
        <w:r>
          <w:rPr>
            <w:szCs w:val="24"/>
            <w:lang w:eastAsia="zh-CN"/>
          </w:rPr>
          <w:t>, K</w:t>
        </w:r>
      </w:ins>
      <w:ins w:id="697" w:author="China Unicom" w:date="2025-05-09T17:17:53Z">
        <w:r>
          <w:rPr>
            <w:szCs w:val="24"/>
            <w:vertAlign w:val="subscript"/>
            <w:lang w:eastAsia="zh-CN"/>
          </w:rPr>
          <w:t>carrier</w:t>
        </w:r>
      </w:ins>
      <w:ins w:id="698" w:author="China Unicom" w:date="2025-05-09T17:17:53Z">
        <w:r>
          <w:rPr>
            <w:szCs w:val="24"/>
            <w:lang w:eastAsia="zh-CN"/>
          </w:rPr>
          <w:t>* T</w:t>
        </w:r>
      </w:ins>
      <w:ins w:id="699" w:author="China Unicom" w:date="2025-05-09T17:17:53Z">
        <w:r>
          <w:rPr>
            <w:szCs w:val="24"/>
            <w:vertAlign w:val="subscript"/>
            <w:lang w:eastAsia="zh-CN"/>
          </w:rPr>
          <w:t>detect,NR_Inter</w:t>
        </w:r>
      </w:ins>
      <w:ins w:id="700" w:author="China Unicom" w:date="2025-05-09T17:17:53Z">
        <w:r>
          <w:rPr>
            <w:szCs w:val="24"/>
            <w:lang w:eastAsia="zh-CN"/>
          </w:rPr>
          <w:t>) when serving cell is below the search threshold, and T</w:t>
        </w:r>
      </w:ins>
      <w:ins w:id="701" w:author="China Unicom" w:date="2025-05-09T17:17:53Z">
        <w:r>
          <w:rPr>
            <w:szCs w:val="24"/>
            <w:vertAlign w:val="subscript"/>
            <w:lang w:eastAsia="zh-CN"/>
          </w:rPr>
          <w:t>trigger</w:t>
        </w:r>
      </w:ins>
      <w:ins w:id="702" w:author="China Unicom" w:date="2025-05-09T17:17:53Z">
        <w:r>
          <w:rPr>
            <w:szCs w:val="24"/>
            <w:lang w:eastAsia="zh-CN"/>
          </w:rPr>
          <w:t xml:space="preserve"> = max(T</w:t>
        </w:r>
      </w:ins>
      <w:ins w:id="703" w:author="China Unicom" w:date="2025-05-09T17:17:53Z">
        <w:r>
          <w:rPr>
            <w:szCs w:val="24"/>
            <w:vertAlign w:val="subscript"/>
            <w:lang w:eastAsia="zh-CN"/>
          </w:rPr>
          <w:t>detect,NR_Intra</w:t>
        </w:r>
      </w:ins>
      <w:ins w:id="704" w:author="China Unicom" w:date="2025-05-09T17:17:53Z">
        <w:r>
          <w:rPr>
            <w:szCs w:val="24"/>
            <w:lang w:eastAsia="zh-CN"/>
          </w:rPr>
          <w:t>, N</w:t>
        </w:r>
      </w:ins>
      <w:ins w:id="705" w:author="China Unicom" w:date="2025-05-09T17:17:53Z">
        <w:r>
          <w:rPr>
            <w:szCs w:val="24"/>
            <w:vertAlign w:val="subscript"/>
            <w:lang w:eastAsia="zh-CN"/>
          </w:rPr>
          <w:t>layer</w:t>
        </w:r>
      </w:ins>
      <w:ins w:id="706" w:author="China Unicom" w:date="2025-05-09T17:17:53Z">
        <w:r>
          <w:rPr>
            <w:szCs w:val="24"/>
            <w:lang w:eastAsia="zh-CN"/>
          </w:rPr>
          <w:t>* [60s]) when serving cell is above the search threshold, where</w:t>
        </w:r>
      </w:ins>
    </w:p>
    <w:p>
      <w:pPr>
        <w:pStyle w:val="75"/>
        <w:rPr>
          <w:ins w:id="707" w:author="China Unicom" w:date="2025-05-09T17:17:53Z"/>
          <w:lang w:eastAsia="zh-CN"/>
        </w:rPr>
      </w:pPr>
      <w:ins w:id="708" w:author="China Unicom" w:date="2025-05-09T17:17:53Z">
        <w:r>
          <w:rPr>
            <w:lang w:eastAsia="zh-CN"/>
          </w:rPr>
          <w:t>-</w:t>
        </w:r>
      </w:ins>
      <w:ins w:id="709" w:author="China Unicom" w:date="2025-05-09T17:17:53Z">
        <w:r>
          <w:rPr>
            <w:lang w:eastAsia="zh-CN"/>
          </w:rPr>
          <w:tab/>
        </w:r>
      </w:ins>
      <w:ins w:id="710" w:author="China Unicom" w:date="2025-05-09T17:17:53Z">
        <w:r>
          <w:rPr>
            <w:lang w:eastAsia="zh-CN"/>
          </w:rPr>
          <w:t>K</w:t>
        </w:r>
      </w:ins>
      <w:ins w:id="711" w:author="China Unicom" w:date="2025-05-09T17:17:53Z">
        <w:r>
          <w:rPr>
            <w:vertAlign w:val="subscript"/>
            <w:lang w:eastAsia="zh-CN"/>
          </w:rPr>
          <w:t>carrier</w:t>
        </w:r>
      </w:ins>
      <w:ins w:id="712" w:author="China Unicom" w:date="2025-05-09T17:17:53Z">
        <w:r>
          <w:rPr>
            <w:lang w:eastAsia="zh-CN"/>
          </w:rPr>
          <w:t xml:space="preserve"> is the number of NR inter-frequency carriers indicated by the serving cell,</w:t>
        </w:r>
      </w:ins>
    </w:p>
    <w:p>
      <w:pPr>
        <w:pStyle w:val="75"/>
        <w:rPr>
          <w:ins w:id="713" w:author="China Unicom" w:date="2025-05-09T17:17:53Z"/>
          <w:lang w:eastAsia="zh-CN"/>
        </w:rPr>
      </w:pPr>
      <w:ins w:id="714" w:author="China Unicom" w:date="2025-05-09T17:17:53Z">
        <w:r>
          <w:rPr>
            <w:lang w:eastAsia="zh-CN"/>
          </w:rPr>
          <w:t>-</w:t>
        </w:r>
      </w:ins>
      <w:ins w:id="715" w:author="China Unicom" w:date="2025-05-09T17:17:53Z">
        <w:r>
          <w:rPr>
            <w:lang w:eastAsia="zh-CN"/>
          </w:rPr>
          <w:tab/>
        </w:r>
      </w:ins>
      <w:ins w:id="716" w:author="China Unicom" w:date="2025-05-09T17:17:53Z">
        <w:r>
          <w:rPr>
            <w:lang w:eastAsia="zh-CN"/>
          </w:rPr>
          <w:t>N</w:t>
        </w:r>
      </w:ins>
      <w:ins w:id="717" w:author="China Unicom" w:date="2025-05-09T17:17:53Z">
        <w:r>
          <w:rPr>
            <w:vertAlign w:val="subscript"/>
            <w:lang w:eastAsia="zh-CN"/>
          </w:rPr>
          <w:t>layer</w:t>
        </w:r>
      </w:ins>
      <w:ins w:id="718" w:author="China Unicom" w:date="2025-05-09T17:17:53Z">
        <w:r>
          <w:rPr>
            <w:lang w:eastAsia="zh-CN"/>
          </w:rPr>
          <w:t xml:space="preserve"> is the total number of higher priority NR carrier frequencies broadcasted in system information,</w:t>
        </w:r>
      </w:ins>
    </w:p>
    <w:p>
      <w:pPr>
        <w:pStyle w:val="75"/>
        <w:rPr>
          <w:ins w:id="719" w:author="China Unicom" w:date="2025-05-09T17:17:53Z"/>
          <w:highlight w:val="none"/>
          <w:lang w:eastAsia="zh-CN"/>
        </w:rPr>
      </w:pPr>
      <w:ins w:id="720" w:author="China Unicom" w:date="2025-05-09T17:17:53Z">
        <w:r>
          <w:rPr>
            <w:lang w:eastAsia="zh-CN"/>
          </w:rPr>
          <w:t>-</w:t>
        </w:r>
      </w:ins>
      <w:ins w:id="721" w:author="China Unicom" w:date="2025-05-09T17:17:53Z">
        <w:r>
          <w:rPr>
            <w:lang w:eastAsia="zh-CN"/>
          </w:rPr>
          <w:tab/>
        </w:r>
      </w:ins>
      <w:ins w:id="722" w:author="China Unicom" w:date="2025-05-09T17:17:53Z">
        <w:r>
          <w:rPr>
            <w:lang w:eastAsia="zh-CN"/>
          </w:rPr>
          <w:t>T</w:t>
        </w:r>
      </w:ins>
      <w:ins w:id="723" w:author="China Unicom" w:date="2025-05-09T17:17:53Z">
        <w:r>
          <w:rPr>
            <w:vertAlign w:val="subscript"/>
            <w:lang w:eastAsia="zh-CN"/>
          </w:rPr>
          <w:t>detect,NR_Intra</w:t>
        </w:r>
      </w:ins>
      <w:ins w:id="724" w:author="China Unicom" w:date="2025-05-09T17:17:53Z">
        <w:r>
          <w:rPr>
            <w:lang w:eastAsia="zh-CN"/>
          </w:rPr>
          <w:t xml:space="preserve"> </w:t>
        </w:r>
      </w:ins>
      <w:ins w:id="725" w:author="China Unicom" w:date="2025-05-09T17:17:53Z">
        <w:r>
          <w:rPr>
            <w:rFonts w:hint="eastAsia"/>
            <w:lang w:eastAsia="zh-CN"/>
          </w:rPr>
          <w:t>refers to</w:t>
        </w:r>
      </w:ins>
      <w:ins w:id="726" w:author="China Unicom" w:date="2025-05-09T17:17:53Z">
        <w:r>
          <w:rPr>
            <w:lang w:eastAsia="zh-CN"/>
          </w:rPr>
          <w:t xml:space="preserve"> HST intra-frequency cell detection delay in IDLE/INACTIVE mode defined table 4.2.2.3-2</w:t>
        </w:r>
      </w:ins>
      <w:ins w:id="727" w:author="China Unicom" w:date="2025-05-09T17:17:53Z">
        <w:r>
          <w:rPr>
            <w:rFonts w:hint="eastAsia"/>
            <w:lang w:val="en-US" w:eastAsia="zh-CN"/>
          </w:rPr>
          <w:t xml:space="preserve"> </w:t>
        </w:r>
      </w:ins>
      <w:ins w:id="728" w:author="China Unicom" w:date="2025-05-09T17:17:53Z">
        <w:r>
          <w:rPr>
            <w:rFonts w:hint="eastAsia"/>
            <w:highlight w:val="none"/>
            <w:lang w:val="en-US" w:eastAsia="zh-CN"/>
          </w:rPr>
          <w:t xml:space="preserve">in </w:t>
        </w:r>
      </w:ins>
      <w:ins w:id="729" w:author="China Unicom" w:date="2025-05-09T17:17:53Z">
        <w:r>
          <w:rPr>
            <w:highlight w:val="none"/>
            <w:lang w:eastAsia="sv-SE"/>
          </w:rPr>
          <w:t>TS 38.133 [6]</w:t>
        </w:r>
      </w:ins>
      <w:ins w:id="730" w:author="China Unicom" w:date="2025-05-09T17:17:53Z">
        <w:r>
          <w:rPr>
            <w:highlight w:val="none"/>
            <w:lang w:eastAsia="zh-CN"/>
          </w:rPr>
          <w:t>,</w:t>
        </w:r>
      </w:ins>
    </w:p>
    <w:p>
      <w:pPr>
        <w:pStyle w:val="75"/>
        <w:rPr>
          <w:ins w:id="731" w:author="China Unicom" w:date="2025-05-09T17:17:53Z"/>
          <w:highlight w:val="none"/>
        </w:rPr>
      </w:pPr>
      <w:ins w:id="732" w:author="China Unicom" w:date="2025-05-09T17:17:53Z">
        <w:r>
          <w:rPr>
            <w:highlight w:val="none"/>
            <w:lang w:eastAsia="zh-CN"/>
          </w:rPr>
          <w:t>-</w:t>
        </w:r>
      </w:ins>
      <w:ins w:id="733" w:author="China Unicom" w:date="2025-05-09T17:17:53Z">
        <w:r>
          <w:rPr>
            <w:highlight w:val="none"/>
            <w:lang w:eastAsia="zh-CN"/>
          </w:rPr>
          <w:tab/>
        </w:r>
      </w:ins>
      <w:ins w:id="734" w:author="China Unicom" w:date="2025-05-09T17:17:53Z">
        <w:r>
          <w:rPr>
            <w:highlight w:val="none"/>
            <w:lang w:eastAsia="zh-CN"/>
          </w:rPr>
          <w:t>T</w:t>
        </w:r>
      </w:ins>
      <w:ins w:id="735" w:author="China Unicom" w:date="2025-05-09T17:17:53Z">
        <w:r>
          <w:rPr>
            <w:highlight w:val="none"/>
            <w:vertAlign w:val="subscript"/>
            <w:lang w:eastAsia="zh-CN"/>
          </w:rPr>
          <w:t>detect,NR_Inter</w:t>
        </w:r>
      </w:ins>
      <w:ins w:id="736" w:author="China Unicom" w:date="2025-05-09T17:17:53Z">
        <w:r>
          <w:rPr>
            <w:highlight w:val="none"/>
            <w:lang w:eastAsia="zh-CN"/>
          </w:rPr>
          <w:t xml:space="preserve"> </w:t>
        </w:r>
      </w:ins>
      <w:ins w:id="737" w:author="China Unicom" w:date="2025-05-09T17:17:53Z">
        <w:r>
          <w:rPr>
            <w:rFonts w:hint="eastAsia"/>
            <w:highlight w:val="none"/>
            <w:lang w:eastAsia="zh-CN"/>
          </w:rPr>
          <w:t>refers to</w:t>
        </w:r>
      </w:ins>
      <w:ins w:id="738" w:author="China Unicom" w:date="2025-05-09T17:17:53Z">
        <w:r>
          <w:rPr>
            <w:highlight w:val="none"/>
            <w:lang w:eastAsia="zh-CN"/>
          </w:rPr>
          <w:t xml:space="preserve"> HST inter-frequency cell detection delay in IDLE/INACTIVE mode defined table 4.2.2.4-2</w:t>
        </w:r>
      </w:ins>
      <w:ins w:id="739" w:author="China Unicom" w:date="2025-05-09T17:17:53Z">
        <w:r>
          <w:rPr>
            <w:rFonts w:hint="eastAsia"/>
            <w:highlight w:val="none"/>
            <w:lang w:val="en-US" w:eastAsia="zh-CN"/>
          </w:rPr>
          <w:t xml:space="preserve"> in </w:t>
        </w:r>
      </w:ins>
      <w:ins w:id="740" w:author="China Unicom" w:date="2025-05-09T17:17:53Z">
        <w:r>
          <w:rPr>
            <w:highlight w:val="none"/>
            <w:lang w:eastAsia="sv-SE"/>
          </w:rPr>
          <w:t>TS 38.133 [6]</w:t>
        </w:r>
      </w:ins>
      <w:ins w:id="741" w:author="China Unicom" w:date="2025-05-09T17:17:53Z">
        <w:r>
          <w:rPr>
            <w:highlight w:val="none"/>
            <w:lang w:eastAsia="zh-CN"/>
          </w:rPr>
          <w:t>.</w:t>
        </w:r>
      </w:ins>
    </w:p>
    <w:p>
      <w:pPr>
        <w:rPr>
          <w:ins w:id="742" w:author="China Unicom" w:date="2025-05-09T17:17:53Z"/>
          <w:rFonts w:eastAsia="宋体"/>
          <w:lang w:eastAsia="zh-CN"/>
        </w:rPr>
      </w:pPr>
      <w:ins w:id="743" w:author="China Unicom" w:date="2025-05-09T17:17:53Z">
        <w:r>
          <w:rPr>
            <w:rFonts w:hint="eastAsia"/>
          </w:rPr>
          <w:t>The</w:t>
        </w:r>
      </w:ins>
      <w:ins w:id="744" w:author="China Unicom" w:date="2025-05-09T17:17:53Z">
        <w:r>
          <w:rPr/>
          <w:t xml:space="preserve"> requirements in this clause apply provided that the number of SMTCs for any inter-frequency carrier does not exceed the</w:t>
        </w:r>
      </w:ins>
      <w:ins w:id="745" w:author="China Unicom" w:date="2025-05-09T17:17:53Z">
        <w:r>
          <w:rPr>
            <w:rFonts w:hint="eastAsia" w:eastAsiaTheme="minorEastAsia"/>
            <w:i/>
            <w:lang w:eastAsia="zh-CN"/>
          </w:rPr>
          <w:t xml:space="preserve"> </w:t>
        </w:r>
      </w:ins>
      <w:ins w:id="746" w:author="China Unicom" w:date="2025-05-09T17:17:53Z">
        <w:r>
          <w:rPr>
            <w:i/>
          </w:rPr>
          <w:t>parallelSMTC-r17</w:t>
        </w:r>
      </w:ins>
      <w:ins w:id="747" w:author="China Unicom" w:date="2025-05-09T17:17:53Z">
        <w:r>
          <w:rPr/>
          <w:t>, otherwise UE may select one or subset of all the configured SMTCs sequentially until all of the SMTCs can be measured, the selection of SMTCs to be used is up to UE implementation, and longer measurement delay than the corresponding measurement period specif</w:t>
        </w:r>
      </w:ins>
      <w:ins w:id="748" w:author="China Unicom" w:date="2025-05-09T17:17:53Z">
        <w:r>
          <w:rPr>
            <w:highlight w:val="none"/>
          </w:rPr>
          <w:t>ied in</w:t>
        </w:r>
      </w:ins>
      <w:ins w:id="749" w:author="China Unicom" w:date="2025-05-09T17:17:53Z">
        <w:r>
          <w:rPr>
            <w:rFonts w:hint="eastAsia" w:eastAsia="宋体"/>
            <w:highlight w:val="none"/>
            <w:lang w:val="en-US" w:eastAsia="zh-CN"/>
          </w:rPr>
          <w:t xml:space="preserve"> </w:t>
        </w:r>
      </w:ins>
      <w:ins w:id="750" w:author="China Unicom" w:date="2025-05-09T17:17:53Z">
        <w:r>
          <w:rPr>
            <w:highlight w:val="none"/>
            <w:lang w:eastAsia="sv-SE"/>
          </w:rPr>
          <w:t>TS 38.133 [6]</w:t>
        </w:r>
      </w:ins>
      <w:ins w:id="751" w:author="China Unicom" w:date="2025-05-09T17:17:53Z">
        <w:r>
          <w:rPr>
            <w:highlight w:val="none"/>
          </w:rPr>
          <w:t xml:space="preserve"> ta</w:t>
        </w:r>
      </w:ins>
      <w:ins w:id="752" w:author="China Unicom" w:date="2025-05-09T17:17:53Z">
        <w:r>
          <w:rPr/>
          <w:t>ble 4.2C.2.4-1 and table 4.2C.2.4-2 is expected.</w:t>
        </w:r>
      </w:ins>
    </w:p>
    <w:p>
      <w:pPr>
        <w:rPr>
          <w:ins w:id="753" w:author="China Unicom" w:date="2025-05-09T17:17:53Z"/>
          <w:rFonts w:eastAsia="宋体"/>
          <w:lang w:eastAsia="zh-CN"/>
        </w:rPr>
      </w:pPr>
      <w:ins w:id="754" w:author="China Unicom" w:date="2025-05-09T17:17:53Z">
        <w:r>
          <w:rPr>
            <w:rFonts w:hint="eastAsia" w:eastAsia="宋体"/>
            <w:lang w:eastAsia="zh-CN"/>
          </w:rPr>
          <w:t>T</w:t>
        </w:r>
      </w:ins>
      <w:ins w:id="755" w:author="China Unicom" w:date="2025-05-09T17:17:53Z">
        <w:r>
          <w:rPr>
            <w:rFonts w:eastAsia="宋体"/>
            <w:lang w:eastAsia="zh-CN"/>
          </w:rPr>
          <w:t>he requirements in this clause apply provided that the valid information for the satellite serving the target cell has been provided by the serving cell.</w:t>
        </w:r>
      </w:ins>
    </w:p>
    <w:p>
      <w:pPr>
        <w:rPr>
          <w:ins w:id="756" w:author="China Unicom" w:date="2025-05-09T17:17:53Z"/>
          <w:i/>
          <w:iCs/>
          <w:lang w:eastAsia="zh-CN"/>
        </w:rPr>
      </w:pPr>
      <w:ins w:id="757" w:author="China Unicom" w:date="2025-05-09T17:17:53Z">
        <w:r>
          <w:rPr/>
          <w:t>The requirements in this clause apply provided that SSB of neighbour cells are within the time shifted SMTC.</w:t>
        </w:r>
      </w:ins>
    </w:p>
    <w:p>
      <w:pPr>
        <w:rPr>
          <w:ins w:id="758" w:author="China Unicom" w:date="2025-05-09T17:17:53Z"/>
          <w:highlight w:val="none"/>
          <w:lang w:eastAsia="sv-SE"/>
        </w:rPr>
      </w:pPr>
      <w:ins w:id="759" w:author="China Unicom" w:date="2025-05-09T17:17:53Z">
        <w:r>
          <w:rPr>
            <w:highlight w:val="none"/>
            <w:lang w:eastAsia="sv-SE"/>
          </w:rPr>
          <w:t xml:space="preserve">The normative reference for this requirement is TS 38.133 [6] clause </w:t>
        </w:r>
      </w:ins>
      <w:ins w:id="760" w:author="China Unicom" w:date="2025-05-09T17:17:53Z">
        <w:r>
          <w:rPr>
            <w:rFonts w:ascii="Times New Roman" w:hAnsi="Times New Roman" w:eastAsia="Times New Roman" w:cs="v4.2.0"/>
            <w:sz w:val="20"/>
            <w:szCs w:val="20"/>
            <w:highlight w:val="none"/>
            <w:lang w:val="en-GB" w:eastAsia="en-US" w:bidi="ar-SA"/>
          </w:rPr>
          <w:t>4.2C.</w:t>
        </w:r>
      </w:ins>
      <w:ins w:id="761" w:author="China Unicom" w:date="2025-05-09T17:17:53Z">
        <w:r>
          <w:rPr>
            <w:rFonts w:hint="eastAsia" w:ascii="Times New Roman" w:hAnsi="Times New Roman" w:eastAsia="Times New Roman" w:cs="v4.2.0"/>
            <w:sz w:val="20"/>
            <w:szCs w:val="20"/>
            <w:highlight w:val="none"/>
            <w:lang w:val="en-GB" w:eastAsia="zh-CN" w:bidi="ar-SA"/>
          </w:rPr>
          <w:t>2</w:t>
        </w:r>
      </w:ins>
      <w:ins w:id="762" w:author="China Unicom" w:date="2025-05-09T17:17:53Z">
        <w:r>
          <w:rPr>
            <w:rFonts w:ascii="Times New Roman" w:hAnsi="Times New Roman" w:eastAsia="Times New Roman" w:cs="v4.2.0"/>
            <w:sz w:val="20"/>
            <w:szCs w:val="20"/>
            <w:highlight w:val="none"/>
            <w:lang w:val="en-GB" w:eastAsia="en-US" w:bidi="ar-SA"/>
          </w:rPr>
          <w:t>.</w:t>
        </w:r>
      </w:ins>
      <w:ins w:id="763" w:author="China Unicom" w:date="2025-05-09T17:17:53Z">
        <w:r>
          <w:rPr>
            <w:rFonts w:hint="eastAsia" w:ascii="Times New Roman" w:hAnsi="Times New Roman" w:eastAsia="Times New Roman" w:cs="v4.2.0"/>
            <w:sz w:val="20"/>
            <w:szCs w:val="20"/>
            <w:highlight w:val="none"/>
            <w:lang w:val="en-GB" w:eastAsia="zh-CN" w:bidi="ar-SA"/>
          </w:rPr>
          <w:t>1</w:t>
        </w:r>
      </w:ins>
      <w:ins w:id="764" w:author="China Unicom" w:date="2025-05-09T17:17:53Z">
        <w:r>
          <w:rPr>
            <w:rFonts w:hint="eastAsia" w:cs="v4.2.0"/>
            <w:sz w:val="20"/>
            <w:szCs w:val="20"/>
            <w:highlight w:val="none"/>
            <w:lang w:val="en-US" w:eastAsia="zh-CN" w:bidi="ar-SA"/>
          </w:rPr>
          <w:t>0</w:t>
        </w:r>
      </w:ins>
      <w:ins w:id="765" w:author="China Unicom" w:date="2025-05-09T17:17:53Z">
        <w:r>
          <w:rPr>
            <w:highlight w:val="none"/>
            <w:lang w:eastAsia="sv-SE"/>
          </w:rPr>
          <w:t>.</w:t>
        </w:r>
      </w:ins>
    </w:p>
    <w:p/>
    <w:p>
      <w:pPr>
        <w:pStyle w:val="83"/>
        <w:ind w:left="0" w:leftChars="0" w:firstLine="0" w:firstLineChars="0"/>
        <w:rPr>
          <w:rFonts w:eastAsia="??"/>
          <w:b w:val="0"/>
          <w:bCs/>
          <w:color w:val="FF0000"/>
          <w:sz w:val="32"/>
          <w:highlight w:val="none"/>
          <w:lang w:val="en-GB" w:eastAsia="en-US"/>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4"/>
        <w:bidi w:val="0"/>
        <w:rPr>
          <w:ins w:id="766" w:author="China Unicom" w:date="2025-05-09T17:18:16Z"/>
          <w:lang w:val="en-GB" w:eastAsia="en-US"/>
        </w:rPr>
      </w:pPr>
      <w:ins w:id="767" w:author="China Unicom" w:date="2025-05-09T17:18:16Z">
        <w:r>
          <w:rPr>
            <w:rFonts w:hint="eastAsia"/>
            <w:lang w:val="en-US" w:eastAsia="zh-CN"/>
          </w:rPr>
          <w:t xml:space="preserve">14.1.12 </w:t>
        </w:r>
      </w:ins>
      <w:ins w:id="768" w:author="China Unicom" w:date="2025-05-09T17:18:16Z">
        <w:r>
          <w:rPr>
            <w:rFonts w:hint="default"/>
            <w:lang w:val="en-US" w:eastAsia="zh-CN"/>
          </w:rPr>
          <w:t>NR SA FR1-FR1 Cell re-selection with TN carrier for Satellite Access</w:t>
        </w:r>
      </w:ins>
    </w:p>
    <w:p>
      <w:pPr>
        <w:pStyle w:val="74"/>
        <w:rPr>
          <w:ins w:id="769" w:author="China Unicom" w:date="2025-05-09T17:44:10Z"/>
          <w:rFonts w:eastAsia="宋体"/>
          <w:lang w:eastAsia="zh-CN"/>
        </w:rPr>
      </w:pPr>
      <w:ins w:id="770" w:author="China Unicom" w:date="2025-05-09T17:44:10Z">
        <w:r>
          <w:rPr>
            <w:rFonts w:eastAsia="宋体"/>
            <w:lang w:eastAsia="zh-CN"/>
          </w:rPr>
          <w:t>Editor’s Note:</w:t>
        </w:r>
      </w:ins>
    </w:p>
    <w:p>
      <w:pPr>
        <w:pStyle w:val="74"/>
        <w:numPr>
          <w:ilvl w:val="0"/>
          <w:numId w:val="1"/>
        </w:numPr>
        <w:overflowPunct/>
        <w:autoSpaceDE/>
        <w:autoSpaceDN/>
        <w:adjustRightInd/>
        <w:textAlignment w:val="auto"/>
        <w:rPr>
          <w:ins w:id="771" w:author="China Unicom" w:date="2025-05-09T20:54:54Z"/>
          <w:rFonts w:eastAsia="宋体"/>
          <w:lang w:eastAsia="zh-CN"/>
        </w:rPr>
      </w:pPr>
      <w:ins w:id="772" w:author="China Unicom" w:date="2025-05-09T17:44:10Z">
        <w:r>
          <w:rPr>
            <w:rFonts w:eastAsia="宋体"/>
            <w:lang w:eastAsia="zh-CN"/>
          </w:rPr>
          <w:t>MU and TT analysis is incomplete</w:t>
        </w:r>
      </w:ins>
    </w:p>
    <w:p>
      <w:pPr>
        <w:pStyle w:val="74"/>
        <w:numPr>
          <w:ilvl w:val="0"/>
          <w:numId w:val="1"/>
        </w:numPr>
        <w:overflowPunct/>
        <w:autoSpaceDE/>
        <w:autoSpaceDN/>
        <w:adjustRightInd/>
        <w:textAlignment w:val="auto"/>
        <w:rPr>
          <w:ins w:id="773" w:author="China Unicom" w:date="2025-05-09T20:54:55Z"/>
          <w:rFonts w:eastAsia="宋体"/>
          <w:i/>
          <w:iCs/>
          <w:lang w:eastAsia="zh-CN"/>
        </w:rPr>
      </w:pPr>
      <w:ins w:id="774" w:author="China Unicom" w:date="2025-05-09T20:54:55Z">
        <w:r>
          <w:rPr>
            <w:rFonts w:eastAsia="宋体"/>
            <w:i/>
            <w:iCs/>
            <w:lang w:eastAsia="zh-CN"/>
          </w:rPr>
          <w:t>Call setup and test procedure needs to be updated</w:t>
        </w:r>
      </w:ins>
    </w:p>
    <w:p>
      <w:pPr>
        <w:pStyle w:val="74"/>
        <w:numPr>
          <w:ilvl w:val="0"/>
          <w:numId w:val="1"/>
        </w:numPr>
        <w:overflowPunct/>
        <w:autoSpaceDE/>
        <w:autoSpaceDN/>
        <w:adjustRightInd/>
        <w:textAlignment w:val="auto"/>
        <w:rPr>
          <w:ins w:id="775" w:author="China Unicom" w:date="2025-05-09T17:44:10Z"/>
          <w:rFonts w:eastAsia="宋体"/>
          <w:lang w:eastAsia="zh-CN"/>
        </w:rPr>
      </w:pPr>
      <w:ins w:id="776" w:author="China Unicom" w:date="2025-05-09T17:44:10Z">
        <w:r>
          <w:rPr>
            <w:rFonts w:eastAsia="宋体"/>
            <w:lang w:eastAsia="zh-CN"/>
          </w:rPr>
          <w:t>Several sections are in brackets</w:t>
        </w:r>
      </w:ins>
    </w:p>
    <w:p>
      <w:pPr>
        <w:pStyle w:val="66"/>
        <w:keepNext w:val="0"/>
        <w:numPr>
          <w:ilvl w:val="0"/>
          <w:numId w:val="1"/>
        </w:numPr>
        <w:overflowPunct/>
        <w:autoSpaceDE/>
        <w:autoSpaceDN/>
        <w:adjustRightInd/>
        <w:spacing w:after="180"/>
        <w:textAlignment w:val="auto"/>
        <w:rPr>
          <w:ins w:id="777" w:author="China Unicom" w:date="2025-05-09T17:44:10Z"/>
          <w:rFonts w:ascii="Times New Roman" w:hAnsi="Times New Roman" w:eastAsia="宋体"/>
          <w:color w:val="FF0000"/>
          <w:sz w:val="20"/>
          <w:lang w:eastAsia="zh-CN"/>
        </w:rPr>
      </w:pPr>
      <w:ins w:id="778" w:author="China Unicom" w:date="2025-05-09T17:44:10Z">
        <w:r>
          <w:rPr>
            <w:rFonts w:ascii="Times New Roman" w:hAnsi="Times New Roman" w:eastAsia="宋体"/>
            <w:color w:val="FF0000"/>
            <w:sz w:val="20"/>
            <w:lang w:eastAsia="zh-CN"/>
          </w:rPr>
          <w:t>Annex E and F need to be updated</w:t>
        </w:r>
      </w:ins>
    </w:p>
    <w:p>
      <w:pPr>
        <w:pStyle w:val="8"/>
        <w:keepNext w:val="0"/>
        <w:keepLines w:val="0"/>
        <w:overflowPunct w:val="0"/>
        <w:autoSpaceDE w:val="0"/>
        <w:autoSpaceDN w:val="0"/>
        <w:adjustRightInd w:val="0"/>
        <w:spacing w:line="240" w:lineRule="auto"/>
        <w:textAlignment w:val="baseline"/>
        <w:rPr>
          <w:ins w:id="779" w:author="China Unicom" w:date="2025-05-09T17:18:16Z"/>
          <w:rFonts w:eastAsia="Times New Roman" w:cs="Times New Roman"/>
          <w:szCs w:val="20"/>
        </w:rPr>
      </w:pPr>
      <w:ins w:id="780" w:author="China Unicom" w:date="2025-05-09T17:18:16Z">
        <w:r>
          <w:rPr>
            <w:rFonts w:eastAsia="Times New Roman" w:cs="Times New Roman"/>
            <w:szCs w:val="20"/>
          </w:rPr>
          <w:t>14.1.</w:t>
        </w:r>
      </w:ins>
      <w:ins w:id="781" w:author="China Unicom" w:date="2025-05-09T17:18:16Z">
        <w:r>
          <w:rPr>
            <w:rFonts w:hint="eastAsia" w:eastAsia="Times New Roman" w:cs="Times New Roman"/>
            <w:szCs w:val="20"/>
            <w:lang w:val="en-US" w:eastAsia="zh-CN"/>
          </w:rPr>
          <w:t>12</w:t>
        </w:r>
      </w:ins>
      <w:ins w:id="782" w:author="China Unicom" w:date="2025-05-09T17:18:16Z">
        <w:r>
          <w:rPr>
            <w:rFonts w:eastAsia="Times New Roman" w:cs="Times New Roman"/>
            <w:szCs w:val="20"/>
          </w:rPr>
          <w:t>.1</w:t>
        </w:r>
      </w:ins>
      <w:ins w:id="783" w:author="China Unicom" w:date="2025-05-09T17:18:16Z">
        <w:r>
          <w:rPr>
            <w:rFonts w:eastAsia="Times New Roman" w:cs="Times New Roman"/>
            <w:szCs w:val="20"/>
          </w:rPr>
          <w:tab/>
        </w:r>
      </w:ins>
      <w:ins w:id="784" w:author="China Unicom" w:date="2025-05-09T17:18:16Z">
        <w:r>
          <w:rPr>
            <w:rFonts w:eastAsia="Times New Roman" w:cs="Times New Roman"/>
            <w:szCs w:val="20"/>
          </w:rPr>
          <w:t>Test purpose</w:t>
        </w:r>
      </w:ins>
    </w:p>
    <w:p>
      <w:pPr>
        <w:rPr>
          <w:ins w:id="785" w:author="China Unicom" w:date="2025-05-09T17:18:16Z"/>
          <w:rFonts w:hint="eastAsia" w:eastAsia="宋体" w:cs="v4.2.0"/>
          <w:highlight w:val="green"/>
          <w:lang w:val="en-US" w:eastAsia="zh-CN"/>
        </w:rPr>
      </w:pPr>
      <w:ins w:id="786" w:author="China Unicom" w:date="2025-05-09T17:18:16Z">
        <w:r>
          <w:rPr>
            <w:rFonts w:cs="v4.2.0"/>
          </w:rPr>
          <w:t>This test is to verify the requirement for the inter frequency NR NTN to TN cell re</w:t>
        </w:r>
      </w:ins>
      <w:ins w:id="787" w:author="China Unicom" w:date="2025-05-09T17:18:16Z">
        <w:r>
          <w:rPr>
            <w:rFonts w:cs="v4.2.0"/>
            <w:lang w:eastAsia="zh-CN"/>
          </w:rPr>
          <w:t>-</w:t>
        </w:r>
      </w:ins>
      <w:ins w:id="788" w:author="China Unicom" w:date="2025-05-09T17:18:16Z">
        <w:r>
          <w:rPr>
            <w:rFonts w:cs="v4.2.0"/>
          </w:rPr>
          <w:t>selection requirements</w:t>
        </w:r>
      </w:ins>
      <w:ins w:id="789" w:author="China Unicom" w:date="2025-05-09T17:18:16Z">
        <w:r>
          <w:rPr/>
          <w:t xml:space="preserve"> specified in clau</w:t>
        </w:r>
      </w:ins>
      <w:ins w:id="790" w:author="China Unicom" w:date="2025-05-09T17:18:16Z">
        <w:r>
          <w:rPr>
            <w:highlight w:val="none"/>
          </w:rPr>
          <w:t>se</w:t>
        </w:r>
      </w:ins>
      <w:ins w:id="791" w:author="China Unicom" w:date="2025-05-09T17:18:16Z">
        <w:r>
          <w:rPr>
            <w:rFonts w:cs="v4.2.0"/>
            <w:highlight w:val="none"/>
            <w:shd w:val="clear"/>
          </w:rPr>
          <w:t xml:space="preserve"> 14.1.0.</w:t>
        </w:r>
      </w:ins>
      <w:ins w:id="792" w:author="China Unicom" w:date="2025-05-09T17:18:16Z">
        <w:r>
          <w:rPr>
            <w:rFonts w:hint="eastAsia" w:eastAsia="宋体" w:cs="v4.2.0"/>
            <w:highlight w:val="none"/>
            <w:shd w:val="clear"/>
            <w:lang w:val="en-US" w:eastAsia="zh-CN"/>
          </w:rPr>
          <w:t>4.</w:t>
        </w:r>
      </w:ins>
    </w:p>
    <w:p>
      <w:pPr>
        <w:pStyle w:val="8"/>
        <w:keepNext w:val="0"/>
        <w:keepLines w:val="0"/>
        <w:overflowPunct w:val="0"/>
        <w:autoSpaceDE w:val="0"/>
        <w:autoSpaceDN w:val="0"/>
        <w:adjustRightInd w:val="0"/>
        <w:spacing w:line="240" w:lineRule="auto"/>
        <w:textAlignment w:val="baseline"/>
        <w:rPr>
          <w:ins w:id="793" w:author="China Unicom" w:date="2025-05-09T17:18:16Z"/>
          <w:rFonts w:eastAsia="Times New Roman" w:cs="Times New Roman"/>
          <w:szCs w:val="20"/>
        </w:rPr>
      </w:pPr>
      <w:ins w:id="794" w:author="China Unicom" w:date="2025-05-09T17:18:16Z">
        <w:r>
          <w:rPr>
            <w:rFonts w:eastAsia="Times New Roman" w:cs="Times New Roman"/>
            <w:szCs w:val="20"/>
          </w:rPr>
          <w:t>14.1.</w:t>
        </w:r>
      </w:ins>
      <w:ins w:id="795" w:author="China Unicom" w:date="2025-05-09T17:18:16Z">
        <w:r>
          <w:rPr>
            <w:rFonts w:hint="eastAsia" w:eastAsia="Times New Roman" w:cs="Times New Roman"/>
            <w:szCs w:val="20"/>
            <w:lang w:val="en-US" w:eastAsia="zh-CN"/>
          </w:rPr>
          <w:t>12</w:t>
        </w:r>
      </w:ins>
      <w:ins w:id="796" w:author="China Unicom" w:date="2025-05-09T17:18:16Z">
        <w:r>
          <w:rPr>
            <w:rFonts w:eastAsia="Times New Roman" w:cs="Times New Roman"/>
            <w:szCs w:val="20"/>
          </w:rPr>
          <w:t>.2</w:t>
        </w:r>
      </w:ins>
      <w:ins w:id="797" w:author="China Unicom" w:date="2025-05-09T17:18:16Z">
        <w:r>
          <w:rPr>
            <w:rFonts w:eastAsia="Times New Roman" w:cs="Times New Roman"/>
            <w:szCs w:val="20"/>
          </w:rPr>
          <w:tab/>
        </w:r>
      </w:ins>
      <w:ins w:id="798" w:author="China Unicom" w:date="2025-05-09T17:18:16Z">
        <w:r>
          <w:rPr>
            <w:rFonts w:eastAsia="Times New Roman" w:cs="Times New Roman"/>
            <w:szCs w:val="20"/>
          </w:rPr>
          <w:t>Test applicability</w:t>
        </w:r>
      </w:ins>
    </w:p>
    <w:p>
      <w:pPr>
        <w:rPr>
          <w:ins w:id="799" w:author="China Unicom" w:date="2025-05-09T17:18:16Z"/>
          <w:lang w:eastAsia="sv-SE"/>
        </w:rPr>
      </w:pPr>
      <w:ins w:id="800" w:author="China Unicom" w:date="2025-05-09T17:18:16Z">
        <w:r>
          <w:rPr/>
          <w:t>This test applies to all types of NR</w:t>
        </w:r>
      </w:ins>
      <w:ins w:id="801" w:author="China Unicom" w:date="2025-05-09T17:18:16Z">
        <w:r>
          <w:rPr>
            <w:highlight w:val="none"/>
          </w:rPr>
          <w:t xml:space="preserve"> </w:t>
        </w:r>
      </w:ins>
      <w:ins w:id="802" w:author="China Unicom" w:date="2025-05-09T17:18:16Z">
        <w:r>
          <w:rPr>
            <w:b w:val="0"/>
            <w:bCs w:val="0"/>
            <w:highlight w:val="none"/>
          </w:rPr>
          <w:t>UE release 1</w:t>
        </w:r>
      </w:ins>
      <w:ins w:id="803" w:author="China Unicom" w:date="2025-05-09T17:18:16Z">
        <w:r>
          <w:rPr>
            <w:rFonts w:hint="eastAsia" w:eastAsia="宋体"/>
            <w:b w:val="0"/>
            <w:bCs w:val="0"/>
            <w:highlight w:val="none"/>
            <w:lang w:val="en-US" w:eastAsia="zh-CN"/>
          </w:rPr>
          <w:t>8</w:t>
        </w:r>
      </w:ins>
      <w:ins w:id="804" w:author="China Unicom" w:date="2025-05-09T17:18:16Z">
        <w:r>
          <w:rPr>
            <w:b w:val="0"/>
            <w:bCs w:val="0"/>
            <w:highlight w:val="none"/>
          </w:rPr>
          <w:t xml:space="preserve"> </w:t>
        </w:r>
      </w:ins>
      <w:ins w:id="805" w:author="China Unicom" w:date="2025-05-09T17:18:16Z">
        <w:r>
          <w:rPr>
            <w:highlight w:val="none"/>
          </w:rPr>
          <w:t>and</w:t>
        </w:r>
      </w:ins>
      <w:ins w:id="806" w:author="China Unicom" w:date="2025-05-09T17:18:16Z">
        <w:r>
          <w:rPr/>
          <w:t xml:space="preserve"> forward supporting satellite access</w:t>
        </w:r>
      </w:ins>
      <w:ins w:id="807" w:author="China Unicom" w:date="2025-05-09T17:18:16Z">
        <w:r>
          <w:rPr>
            <w:lang w:eastAsia="sv-SE"/>
          </w:rPr>
          <w:t>.</w:t>
        </w:r>
      </w:ins>
    </w:p>
    <w:p>
      <w:pPr>
        <w:pStyle w:val="8"/>
        <w:keepNext w:val="0"/>
        <w:keepLines w:val="0"/>
        <w:overflowPunct w:val="0"/>
        <w:autoSpaceDE w:val="0"/>
        <w:autoSpaceDN w:val="0"/>
        <w:adjustRightInd w:val="0"/>
        <w:spacing w:line="240" w:lineRule="auto"/>
        <w:textAlignment w:val="baseline"/>
        <w:rPr>
          <w:ins w:id="808" w:author="China Unicom" w:date="2025-05-09T17:18:16Z"/>
          <w:rFonts w:eastAsia="Times New Roman" w:cs="Times New Roman"/>
          <w:szCs w:val="20"/>
        </w:rPr>
      </w:pPr>
      <w:ins w:id="809" w:author="China Unicom" w:date="2025-05-09T17:18:16Z">
        <w:r>
          <w:rPr>
            <w:rFonts w:eastAsia="Times New Roman" w:cs="Times New Roman"/>
            <w:szCs w:val="20"/>
          </w:rPr>
          <w:t>14.1.</w:t>
        </w:r>
      </w:ins>
      <w:ins w:id="810" w:author="China Unicom" w:date="2025-05-09T17:18:16Z">
        <w:r>
          <w:rPr>
            <w:rFonts w:hint="eastAsia" w:eastAsia="Times New Roman" w:cs="Times New Roman"/>
            <w:szCs w:val="20"/>
            <w:lang w:val="en-US" w:eastAsia="zh-CN"/>
          </w:rPr>
          <w:t>12</w:t>
        </w:r>
      </w:ins>
      <w:ins w:id="811" w:author="China Unicom" w:date="2025-05-09T17:18:16Z">
        <w:r>
          <w:rPr>
            <w:rFonts w:eastAsia="Times New Roman" w:cs="Times New Roman"/>
            <w:szCs w:val="20"/>
          </w:rPr>
          <w:t>.3</w:t>
        </w:r>
      </w:ins>
      <w:ins w:id="812" w:author="China Unicom" w:date="2025-05-09T17:18:16Z">
        <w:r>
          <w:rPr>
            <w:rFonts w:eastAsia="Times New Roman" w:cs="Times New Roman"/>
            <w:szCs w:val="20"/>
          </w:rPr>
          <w:tab/>
        </w:r>
      </w:ins>
      <w:ins w:id="813" w:author="China Unicom" w:date="2025-05-09T17:18:16Z">
        <w:r>
          <w:rPr>
            <w:rFonts w:eastAsia="Times New Roman" w:cs="Times New Roman"/>
            <w:szCs w:val="20"/>
          </w:rPr>
          <w:t>Minimum conformance requirements</w:t>
        </w:r>
      </w:ins>
    </w:p>
    <w:p>
      <w:pPr>
        <w:rPr>
          <w:ins w:id="814" w:author="China Unicom" w:date="2025-05-09T17:18:16Z"/>
          <w:highlight w:val="none"/>
          <w:lang w:eastAsia="sv-SE"/>
        </w:rPr>
      </w:pPr>
      <w:ins w:id="815" w:author="China Unicom" w:date="2025-05-09T17:18:16Z">
        <w:r>
          <w:rPr>
            <w:lang w:eastAsia="sv-SE"/>
          </w:rPr>
          <w:t>The minimum conformance requirements are specified in clause 14.1</w:t>
        </w:r>
      </w:ins>
      <w:ins w:id="816" w:author="China Unicom" w:date="2025-05-09T17:18:16Z">
        <w:r>
          <w:rPr>
            <w:highlight w:val="none"/>
            <w:lang w:eastAsia="sv-SE"/>
          </w:rPr>
          <w:t>.0.</w:t>
        </w:r>
      </w:ins>
      <w:ins w:id="817" w:author="China Unicom" w:date="2025-05-09T17:18:16Z">
        <w:r>
          <w:rPr>
            <w:rFonts w:hint="eastAsia" w:eastAsia="宋体"/>
            <w:highlight w:val="none"/>
            <w:lang w:val="en-US" w:eastAsia="zh-CN"/>
          </w:rPr>
          <w:t>4</w:t>
        </w:r>
      </w:ins>
      <w:ins w:id="818" w:author="China Unicom" w:date="2025-05-09T17:18:16Z">
        <w:r>
          <w:rPr>
            <w:highlight w:val="none"/>
            <w:lang w:eastAsia="sv-SE"/>
          </w:rPr>
          <w:t>.</w:t>
        </w:r>
      </w:ins>
    </w:p>
    <w:p>
      <w:pPr>
        <w:rPr>
          <w:ins w:id="819" w:author="China Unicom" w:date="2025-05-09T17:18:16Z"/>
          <w:highlight w:val="none"/>
          <w:lang w:eastAsia="sv-SE"/>
        </w:rPr>
      </w:pPr>
      <w:ins w:id="820" w:author="China Unicom" w:date="2025-05-09T17:18:16Z">
        <w:r>
          <w:rPr>
            <w:highlight w:val="none"/>
            <w:lang w:eastAsia="sv-SE"/>
          </w:rPr>
          <w:t>The normative reference for this requirement is TS 38.133 [6] clause A.14.1.</w:t>
        </w:r>
      </w:ins>
      <w:ins w:id="821" w:author="China Unicom" w:date="2025-05-09T17:18:16Z">
        <w:r>
          <w:rPr>
            <w:rFonts w:hint="eastAsia" w:eastAsia="宋体"/>
            <w:highlight w:val="none"/>
            <w:lang w:val="en-US" w:eastAsia="zh-CN"/>
          </w:rPr>
          <w:t>12</w:t>
        </w:r>
      </w:ins>
      <w:ins w:id="822" w:author="China Unicom" w:date="2025-05-09T17:18:16Z">
        <w:r>
          <w:rPr>
            <w:highlight w:val="none"/>
            <w:lang w:eastAsia="sv-SE"/>
          </w:rPr>
          <w:t>.</w:t>
        </w:r>
      </w:ins>
    </w:p>
    <w:p>
      <w:pPr>
        <w:pStyle w:val="8"/>
        <w:keepNext w:val="0"/>
        <w:keepLines w:val="0"/>
        <w:overflowPunct w:val="0"/>
        <w:autoSpaceDE w:val="0"/>
        <w:autoSpaceDN w:val="0"/>
        <w:adjustRightInd w:val="0"/>
        <w:spacing w:line="240" w:lineRule="auto"/>
        <w:textAlignment w:val="baseline"/>
        <w:rPr>
          <w:ins w:id="823" w:author="China Unicom" w:date="2025-05-09T17:18:16Z"/>
          <w:rFonts w:hint="eastAsia" w:eastAsia="Times New Roman" w:cs="Times New Roman"/>
          <w:szCs w:val="20"/>
          <w:lang w:eastAsia="zh-CN"/>
        </w:rPr>
      </w:pPr>
      <w:ins w:id="824" w:author="China Unicom" w:date="2025-05-09T17:18:16Z">
        <w:r>
          <w:rPr>
            <w:rFonts w:eastAsia="Times New Roman" w:cs="Times New Roman"/>
            <w:szCs w:val="20"/>
          </w:rPr>
          <w:t>14.1.</w:t>
        </w:r>
      </w:ins>
      <w:ins w:id="825" w:author="China Unicom" w:date="2025-05-09T17:18:16Z">
        <w:r>
          <w:rPr>
            <w:rFonts w:hint="eastAsia" w:eastAsia="Times New Roman" w:cs="Times New Roman"/>
            <w:szCs w:val="20"/>
            <w:lang w:val="en-US" w:eastAsia="zh-CN"/>
          </w:rPr>
          <w:t>12</w:t>
        </w:r>
      </w:ins>
      <w:ins w:id="826" w:author="China Unicom" w:date="2025-05-09T17:18:16Z">
        <w:r>
          <w:rPr>
            <w:rFonts w:eastAsia="Times New Roman" w:cs="Times New Roman"/>
            <w:szCs w:val="20"/>
          </w:rPr>
          <w:t>.4</w:t>
        </w:r>
      </w:ins>
      <w:ins w:id="827" w:author="China Unicom" w:date="2025-05-09T17:18:16Z">
        <w:r>
          <w:rPr>
            <w:rFonts w:eastAsia="Times New Roman" w:cs="Times New Roman"/>
            <w:szCs w:val="20"/>
          </w:rPr>
          <w:tab/>
        </w:r>
      </w:ins>
      <w:ins w:id="828" w:author="China Unicom" w:date="2025-05-09T17:18:16Z">
        <w:r>
          <w:rPr>
            <w:rFonts w:eastAsia="Times New Roman" w:cs="Times New Roman"/>
            <w:szCs w:val="20"/>
          </w:rPr>
          <w:t>Test description</w:t>
        </w:r>
      </w:ins>
    </w:p>
    <w:p>
      <w:pPr>
        <w:rPr>
          <w:ins w:id="829" w:author="China Unicom" w:date="2025-05-09T17:18:16Z"/>
          <w:rFonts w:cs="v4.2.0"/>
        </w:rPr>
      </w:pPr>
      <w:ins w:id="830" w:author="China Unicom" w:date="2025-05-09T17:18:16Z">
        <w:r>
          <w:rPr>
            <w:rFonts w:cs="v4.2.0"/>
          </w:rPr>
          <w:t>The test scenario comprises of 2 cells on 2 different NR carriers, including NR NTN cell</w:t>
        </w:r>
      </w:ins>
      <w:ins w:id="831" w:author="China Unicom" w:date="2025-05-09T17:18:16Z">
        <w:r>
          <w:rPr>
            <w:rFonts w:cs="v4.2.0"/>
            <w:lang w:eastAsia="zh-CN"/>
          </w:rPr>
          <w:t>/carrier</w:t>
        </w:r>
      </w:ins>
      <w:ins w:id="832" w:author="China Unicom" w:date="2025-05-09T17:18:16Z">
        <w:r>
          <w:rPr>
            <w:rFonts w:cs="v4.2.0"/>
          </w:rPr>
          <w:t xml:space="preserve"> and NR TN cell</w:t>
        </w:r>
      </w:ins>
      <w:ins w:id="833" w:author="China Unicom" w:date="2025-05-09T17:18:16Z">
        <w:r>
          <w:rPr>
            <w:rFonts w:cs="v4.2.0"/>
            <w:lang w:eastAsia="zh-CN"/>
          </w:rPr>
          <w:t>/carrier</w:t>
        </w:r>
      </w:ins>
      <w:ins w:id="834" w:author="China Unicom" w:date="2025-05-09T17:18:16Z">
        <w:r>
          <w:rPr>
            <w:rFonts w:cs="v4.2.0"/>
          </w:rPr>
          <w:t xml:space="preserve"> respectively as given in tables </w:t>
        </w:r>
      </w:ins>
      <w:ins w:id="835" w:author="China Unicom" w:date="2025-05-09T17:18:16Z">
        <w:r>
          <w:rPr>
            <w:rFonts w:cs="v4.2.0"/>
            <w:lang w:eastAsia="zh-CN"/>
          </w:rPr>
          <w:t>14.1.12.2-1</w:t>
        </w:r>
      </w:ins>
      <w:ins w:id="836" w:author="China Unicom" w:date="2025-05-09T17:18:16Z">
        <w:r>
          <w:rPr>
            <w:rFonts w:cs="v4.2.0"/>
          </w:rPr>
          <w:t xml:space="preserve">, </w:t>
        </w:r>
      </w:ins>
      <w:ins w:id="837" w:author="China Unicom" w:date="2025-05-09T17:18:16Z">
        <w:r>
          <w:rPr>
            <w:rFonts w:cs="v4.2.0"/>
            <w:lang w:eastAsia="zh-CN"/>
          </w:rPr>
          <w:t>14.1.12.2</w:t>
        </w:r>
      </w:ins>
      <w:ins w:id="838" w:author="China Unicom" w:date="2025-05-09T17:18:16Z">
        <w:r>
          <w:rPr>
            <w:rFonts w:cs="v4.2.0"/>
          </w:rPr>
          <w:t>-2 and</w:t>
        </w:r>
      </w:ins>
      <w:ins w:id="839" w:author="China Unicom" w:date="2025-05-09T17:18:16Z">
        <w:r>
          <w:rPr>
            <w:rFonts w:cs="v4.2.0"/>
            <w:lang w:eastAsia="zh-CN"/>
          </w:rPr>
          <w:t>14.1.12.3</w:t>
        </w:r>
      </w:ins>
      <w:ins w:id="840" w:author="China Unicom" w:date="2025-05-09T17:18:16Z">
        <w:r>
          <w:rPr>
            <w:rFonts w:cs="v4.2.0"/>
          </w:rPr>
          <w:t xml:space="preserve">-3. The test consists of </w:t>
        </w:r>
      </w:ins>
      <w:ins w:id="841" w:author="China Unicom" w:date="2025-05-09T17:18:16Z">
        <w:r>
          <w:rPr>
            <w:rFonts w:cs="v4.2.0"/>
            <w:lang w:eastAsia="zh-CN"/>
          </w:rPr>
          <w:t>three</w:t>
        </w:r>
      </w:ins>
      <w:ins w:id="842" w:author="China Unicom" w:date="2025-05-09T17:18:16Z">
        <w:r>
          <w:rPr>
            <w:rFonts w:cs="v4.2.0"/>
          </w:rPr>
          <w:t xml:space="preserve"> successive time periods, with time duration of T1</w:t>
        </w:r>
      </w:ins>
      <w:ins w:id="843" w:author="China Unicom" w:date="2025-05-09T17:18:16Z">
        <w:r>
          <w:rPr>
            <w:rFonts w:cs="v4.2.0"/>
            <w:lang w:eastAsia="zh-CN"/>
          </w:rPr>
          <w:t>, T2,</w:t>
        </w:r>
      </w:ins>
      <w:ins w:id="844" w:author="China Unicom" w:date="2025-05-09T17:18:16Z">
        <w:r>
          <w:rPr>
            <w:rFonts w:cs="v4.2.0"/>
          </w:rPr>
          <w:t xml:space="preserve"> and T</w:t>
        </w:r>
      </w:ins>
      <w:ins w:id="845" w:author="China Unicom" w:date="2025-05-09T17:18:16Z">
        <w:r>
          <w:rPr>
            <w:rFonts w:cs="v4.2.0"/>
            <w:lang w:eastAsia="zh-CN"/>
          </w:rPr>
          <w:t>3</w:t>
        </w:r>
      </w:ins>
      <w:ins w:id="846" w:author="China Unicom" w:date="2025-05-09T17:18:16Z">
        <w:r>
          <w:rPr>
            <w:rFonts w:cs="v4.2.0"/>
          </w:rPr>
          <w:t xml:space="preserve"> respectively. </w:t>
        </w:r>
      </w:ins>
      <w:ins w:id="847" w:author="China Unicom" w:date="2025-05-09T17:18:16Z">
        <w:r>
          <w:rPr>
            <w:rFonts w:cs="v4.2.0"/>
            <w:lang w:eastAsia="zh-CN"/>
          </w:rPr>
          <w:t>Both Cell 1 and Cell 2 are</w:t>
        </w:r>
      </w:ins>
      <w:ins w:id="848" w:author="China Unicom" w:date="2025-05-09T17:18:16Z">
        <w:r>
          <w:rPr>
            <w:rFonts w:cs="v4.2.0"/>
          </w:rPr>
          <w:t xml:space="preserve"> already identified by the UE prior to the start of the test. Cell 1 and Cell 2 belong to different tracking areas and Cell 2 is of higher priority than Cell 1. </w:t>
        </w:r>
      </w:ins>
    </w:p>
    <w:p>
      <w:pPr>
        <w:pStyle w:val="8"/>
        <w:rPr>
          <w:ins w:id="849" w:author="China Unicom" w:date="2025-05-09T17:18:16Z"/>
          <w:rFonts w:hint="default"/>
          <w:lang w:val="en-US" w:eastAsia="zh-CN"/>
        </w:rPr>
      </w:pPr>
      <w:ins w:id="850" w:author="China Unicom" w:date="2025-05-09T17:18:16Z">
        <w:r>
          <w:rPr>
            <w:b w:val="0"/>
            <w:bCs/>
            <w:lang w:val="en-GB" w:eastAsia="en-US"/>
          </w:rPr>
          <w:t>14.1.</w:t>
        </w:r>
      </w:ins>
      <w:ins w:id="851" w:author="China Unicom" w:date="2025-05-09T17:18:16Z">
        <w:r>
          <w:rPr>
            <w:rFonts w:hint="eastAsia"/>
            <w:b w:val="0"/>
            <w:bCs/>
            <w:lang w:val="en-US" w:eastAsia="zh-CN"/>
          </w:rPr>
          <w:t>12</w:t>
        </w:r>
      </w:ins>
      <w:ins w:id="852" w:author="China Unicom" w:date="2025-05-09T17:18:16Z">
        <w:r>
          <w:rPr>
            <w:b w:val="0"/>
            <w:bCs/>
            <w:lang w:val="en-GB" w:eastAsia="en-US"/>
          </w:rPr>
          <w:t>.4.1</w:t>
        </w:r>
      </w:ins>
      <w:ins w:id="853" w:author="China Unicom" w:date="2025-05-09T17:18:16Z">
        <w:r>
          <w:rPr/>
          <w:tab/>
        </w:r>
      </w:ins>
      <w:ins w:id="854" w:author="China Unicom" w:date="2025-05-09T17:18:16Z">
        <w:r>
          <w:rPr/>
          <w:t xml:space="preserve">Initial </w:t>
        </w:r>
      </w:ins>
      <w:ins w:id="855" w:author="China Unicom" w:date="2025-05-09T17:18:16Z">
        <w:r>
          <w:rPr>
            <w:lang w:eastAsia="zh-CN"/>
          </w:rPr>
          <w:t>conditions</w:t>
        </w:r>
      </w:ins>
    </w:p>
    <w:p>
      <w:pPr>
        <w:rPr>
          <w:ins w:id="856" w:author="China Unicom" w:date="2025-05-09T17:18:16Z"/>
          <w:lang w:eastAsia="sv-SE"/>
        </w:rPr>
      </w:pPr>
      <w:ins w:id="857" w:author="China Unicom" w:date="2025-05-09T17:18:16Z">
        <w:r>
          <w:rPr>
            <w:lang w:eastAsia="sv-SE"/>
          </w:rPr>
          <w:t xml:space="preserve">This test shall be tested using any of the test configurations in Table </w:t>
        </w:r>
      </w:ins>
      <w:ins w:id="858" w:author="China Unicom" w:date="2025-05-09T17:18:16Z">
        <w:r>
          <w:rPr/>
          <w:t>14.1.</w:t>
        </w:r>
      </w:ins>
      <w:ins w:id="859" w:author="China Unicom" w:date="2025-05-09T17:18:16Z">
        <w:r>
          <w:rPr>
            <w:rFonts w:hint="eastAsia" w:eastAsia="宋体"/>
            <w:lang w:val="en-US" w:eastAsia="zh-CN"/>
          </w:rPr>
          <w:t>12</w:t>
        </w:r>
      </w:ins>
      <w:ins w:id="860" w:author="China Unicom" w:date="2025-05-09T17:18:16Z">
        <w:r>
          <w:rPr/>
          <w:t>.4.1-1</w:t>
        </w:r>
      </w:ins>
      <w:ins w:id="861" w:author="China Unicom" w:date="2025-05-09T17:18:16Z">
        <w:r>
          <w:rPr>
            <w:lang w:eastAsia="sv-SE"/>
          </w:rPr>
          <w:t>.</w:t>
        </w:r>
      </w:ins>
    </w:p>
    <w:p>
      <w:pPr>
        <w:pStyle w:val="55"/>
        <w:rPr>
          <w:ins w:id="862" w:author="China Unicom" w:date="2025-05-09T17:18:16Z"/>
          <w:rFonts w:hint="eastAsia"/>
          <w:lang w:val="en-US" w:eastAsia="zh-CN"/>
        </w:rPr>
      </w:pPr>
      <w:ins w:id="863" w:author="China Unicom" w:date="2025-05-09T17:18:16Z">
        <w:r>
          <w:rPr>
            <w:lang w:val="en-GB" w:eastAsia="en-US"/>
          </w:rPr>
          <w:t xml:space="preserve">Table </w:t>
        </w:r>
      </w:ins>
      <w:ins w:id="864" w:author="China Unicom" w:date="2025-05-09T17:18:16Z">
        <w:r>
          <w:rPr>
            <w:lang w:val="en-GB" w:eastAsia="zh-CN"/>
          </w:rPr>
          <w:t>14.1.12.</w:t>
        </w:r>
      </w:ins>
      <w:ins w:id="865" w:author="China Unicom" w:date="2025-05-09T17:18:16Z">
        <w:r>
          <w:rPr>
            <w:rFonts w:hint="eastAsia"/>
            <w:lang w:val="en-US" w:eastAsia="zh-CN"/>
          </w:rPr>
          <w:t>1</w:t>
        </w:r>
      </w:ins>
      <w:ins w:id="866" w:author="China Unicom" w:date="2025-05-09T17:18:16Z">
        <w:r>
          <w:rPr>
            <w:lang w:val="en-GB" w:eastAsia="zh-CN"/>
          </w:rPr>
          <w:t>-1</w:t>
        </w:r>
      </w:ins>
      <w:ins w:id="867" w:author="China Unicom" w:date="2025-05-09T17:18:16Z">
        <w:r>
          <w:rPr>
            <w:lang w:val="en-GB" w:eastAsia="en-US"/>
          </w:rPr>
          <w:t>: Supported test configurations</w:t>
        </w:r>
      </w:ins>
    </w:p>
    <w:tbl>
      <w:tblPr>
        <w:tblStyle w:val="42"/>
        <w:tblW w:w="81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71"/>
        <w:gridCol w:w="6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8" w:author="China Unicom" w:date="2025-05-09T17:18:16Z"/>
        </w:trPr>
        <w:tc>
          <w:tcPr>
            <w:tcW w:w="1971" w:type="dxa"/>
            <w:tcBorders>
              <w:top w:val="single" w:color="auto" w:sz="4" w:space="0"/>
              <w:left w:val="single" w:color="auto" w:sz="4" w:space="0"/>
              <w:bottom w:val="single" w:color="auto" w:sz="4" w:space="0"/>
              <w:right w:val="single" w:color="auto" w:sz="4" w:space="0"/>
            </w:tcBorders>
          </w:tcPr>
          <w:p>
            <w:pPr>
              <w:pStyle w:val="51"/>
              <w:keepNext w:val="0"/>
              <w:keepLines w:val="0"/>
              <w:rPr>
                <w:ins w:id="869" w:author="China Unicom" w:date="2025-05-09T17:18:16Z"/>
              </w:rPr>
            </w:pPr>
            <w:ins w:id="870" w:author="China Unicom" w:date="2025-05-09T17:18:16Z">
              <w:r>
                <w:rPr/>
                <w:t>Configuration</w:t>
              </w:r>
            </w:ins>
          </w:p>
        </w:tc>
        <w:tc>
          <w:tcPr>
            <w:tcW w:w="6175" w:type="dxa"/>
            <w:tcBorders>
              <w:top w:val="single" w:color="auto" w:sz="4" w:space="0"/>
              <w:left w:val="single" w:color="auto" w:sz="4" w:space="0"/>
              <w:bottom w:val="single" w:color="auto" w:sz="4" w:space="0"/>
              <w:right w:val="single" w:color="auto" w:sz="4" w:space="0"/>
            </w:tcBorders>
          </w:tcPr>
          <w:p>
            <w:pPr>
              <w:pStyle w:val="51"/>
              <w:keepNext w:val="0"/>
              <w:keepLines w:val="0"/>
              <w:rPr>
                <w:ins w:id="871" w:author="China Unicom" w:date="2025-05-09T17:18:16Z"/>
              </w:rPr>
            </w:pPr>
            <w:ins w:id="872" w:author="China Unicom" w:date="2025-05-09T17:18:16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3" w:author="China Unicom" w:date="2025-05-09T17:18:16Z"/>
        </w:trPr>
        <w:tc>
          <w:tcPr>
            <w:tcW w:w="1971" w:type="dxa"/>
            <w:tcBorders>
              <w:top w:val="single" w:color="auto" w:sz="4" w:space="0"/>
              <w:left w:val="single" w:color="auto" w:sz="4" w:space="0"/>
              <w:bottom w:val="single" w:color="auto" w:sz="4" w:space="0"/>
              <w:right w:val="single" w:color="auto" w:sz="4" w:space="0"/>
            </w:tcBorders>
          </w:tcPr>
          <w:p>
            <w:pPr>
              <w:pStyle w:val="52"/>
              <w:bidi w:val="0"/>
              <w:jc w:val="left"/>
              <w:rPr>
                <w:ins w:id="874" w:author="China Unicom" w:date="2025-05-09T17:18:16Z"/>
                <w:lang w:eastAsia="zh-CN"/>
              </w:rPr>
            </w:pPr>
            <w:ins w:id="875" w:author="China Unicom" w:date="2025-05-09T17:18:16Z">
              <w:r>
                <w:rPr>
                  <w:lang w:val="en-GB" w:eastAsia="zh-CN"/>
                </w:rPr>
                <w:t>1</w:t>
              </w:r>
            </w:ins>
          </w:p>
        </w:tc>
        <w:tc>
          <w:tcPr>
            <w:tcW w:w="6175" w:type="dxa"/>
            <w:tcBorders>
              <w:top w:val="single" w:color="auto" w:sz="4" w:space="0"/>
              <w:left w:val="single" w:color="auto" w:sz="4" w:space="0"/>
              <w:bottom w:val="single" w:color="auto" w:sz="4" w:space="0"/>
              <w:right w:val="single" w:color="auto" w:sz="4" w:space="0"/>
            </w:tcBorders>
          </w:tcPr>
          <w:p>
            <w:pPr>
              <w:pStyle w:val="52"/>
              <w:bidi w:val="0"/>
              <w:jc w:val="left"/>
              <w:rPr>
                <w:ins w:id="876" w:author="China Unicom" w:date="2025-05-09T17:18:16Z"/>
              </w:rPr>
            </w:pPr>
            <w:ins w:id="877" w:author="China Unicom" w:date="2025-05-09T17:18:16Z">
              <w:r>
                <w:rPr>
                  <w:lang w:val="en-GB" w:eastAsia="en-US"/>
                </w:rPr>
                <w:t>15 kHz SSB SCS, 10 MHz bandwidth, FDD duplex mode</w:t>
              </w:r>
            </w:ins>
          </w:p>
        </w:tc>
      </w:tr>
    </w:tbl>
    <w:p>
      <w:pPr>
        <w:rPr>
          <w:ins w:id="878" w:author="China Unicom" w:date="2025-05-09T17:18:16Z"/>
          <w:lang w:eastAsia="sv-SE"/>
        </w:rPr>
      </w:pPr>
    </w:p>
    <w:p>
      <w:pPr>
        <w:rPr>
          <w:ins w:id="879" w:author="China Unicom" w:date="2025-05-09T17:18:16Z"/>
          <w:rFonts w:hint="eastAsia" w:eastAsia="宋体"/>
          <w:lang w:val="en-US" w:eastAsia="zh-CN"/>
        </w:rPr>
      </w:pPr>
      <w:ins w:id="880" w:author="China Unicom" w:date="2025-05-09T17:18:16Z">
        <w:r>
          <w:rPr>
            <w:lang w:eastAsia="sv-SE"/>
          </w:rPr>
          <w:t>Configure the test equipment and the DUT according to the parameters in Table 14.1.</w:t>
        </w:r>
      </w:ins>
      <w:ins w:id="881" w:author="China Unicom" w:date="2025-05-09T17:18:16Z">
        <w:r>
          <w:rPr>
            <w:rFonts w:hint="eastAsia" w:eastAsia="宋体"/>
            <w:lang w:val="en-US" w:eastAsia="zh-CN"/>
          </w:rPr>
          <w:t>12</w:t>
        </w:r>
      </w:ins>
      <w:ins w:id="882" w:author="China Unicom" w:date="2025-05-09T17:18:16Z">
        <w:r>
          <w:rPr>
            <w:lang w:eastAsia="sv-SE"/>
          </w:rPr>
          <w:t>.4.1-2</w:t>
        </w:r>
      </w:ins>
      <w:ins w:id="883" w:author="China Unicom" w:date="2025-05-09T17:18:16Z">
        <w:r>
          <w:rPr>
            <w:rFonts w:hint="eastAsia" w:eastAsia="宋体"/>
            <w:lang w:val="en-US" w:eastAsia="zh-CN"/>
          </w:rPr>
          <w:t>.</w:t>
        </w:r>
      </w:ins>
    </w:p>
    <w:p>
      <w:pPr>
        <w:pStyle w:val="55"/>
        <w:rPr>
          <w:ins w:id="884" w:author="China Unicom" w:date="2025-05-09T17:18:16Z"/>
        </w:rPr>
      </w:pPr>
      <w:ins w:id="885" w:author="China Unicom" w:date="2025-05-09T17:18:16Z">
        <w:r>
          <w:rPr/>
          <w:t xml:space="preserve">Table </w:t>
        </w:r>
      </w:ins>
      <w:ins w:id="886" w:author="China Unicom" w:date="2025-05-09T17:18:16Z">
        <w:r>
          <w:rPr>
            <w:rFonts w:hint="eastAsia" w:eastAsia="宋体"/>
            <w:lang w:val="en-US" w:eastAsia="zh-CN"/>
          </w:rPr>
          <w:t xml:space="preserve"> </w:t>
        </w:r>
      </w:ins>
      <w:ins w:id="887" w:author="China Unicom" w:date="2025-05-09T17:18:16Z">
        <w:r>
          <w:rPr>
            <w:lang w:eastAsia="sv-SE"/>
          </w:rPr>
          <w:t>14.1.</w:t>
        </w:r>
      </w:ins>
      <w:ins w:id="888" w:author="China Unicom" w:date="2025-05-09T17:18:16Z">
        <w:r>
          <w:rPr>
            <w:rFonts w:hint="eastAsia"/>
            <w:lang w:val="en-US" w:eastAsia="zh-CN"/>
          </w:rPr>
          <w:t>12</w:t>
        </w:r>
      </w:ins>
      <w:ins w:id="889" w:author="China Unicom" w:date="2025-05-09T17:18:16Z">
        <w:r>
          <w:rPr>
            <w:lang w:eastAsia="sv-SE"/>
          </w:rPr>
          <w:t>.4.1</w:t>
        </w:r>
      </w:ins>
      <w:ins w:id="890" w:author="China Unicom" w:date="2025-05-09T17:18:16Z">
        <w:r>
          <w:rPr/>
          <w:t>-2: Initial conditions for NR SA FR1-FR1 cell re-selection</w:t>
        </w:r>
      </w:ins>
    </w:p>
    <w:tbl>
      <w:tblPr>
        <w:tblStyle w:val="42"/>
        <w:tblW w:w="8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3"/>
        <w:gridCol w:w="979"/>
        <w:gridCol w:w="1136"/>
        <w:gridCol w:w="4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38" w:hRule="atLeast"/>
          <w:jc w:val="center"/>
          <w:ins w:id="891" w:author="China Unicom" w:date="2025-05-09T17:18:16Z"/>
        </w:trPr>
        <w:tc>
          <w:tcPr>
            <w:tcW w:w="2043" w:type="dxa"/>
            <w:shd w:val="clear" w:color="auto" w:fill="auto"/>
          </w:tcPr>
          <w:p>
            <w:pPr>
              <w:pStyle w:val="51"/>
              <w:rPr>
                <w:ins w:id="892" w:author="China Unicom" w:date="2025-05-09T17:18:16Z"/>
              </w:rPr>
            </w:pPr>
            <w:ins w:id="893" w:author="China Unicom" w:date="2025-05-09T17:18:16Z">
              <w:r>
                <w:rPr/>
                <w:t>Parameter</w:t>
              </w:r>
            </w:ins>
          </w:p>
        </w:tc>
        <w:tc>
          <w:tcPr>
            <w:tcW w:w="2115" w:type="dxa"/>
            <w:gridSpan w:val="2"/>
            <w:shd w:val="clear" w:color="auto" w:fill="auto"/>
          </w:tcPr>
          <w:p>
            <w:pPr>
              <w:pStyle w:val="51"/>
              <w:rPr>
                <w:ins w:id="894" w:author="China Unicom" w:date="2025-05-09T17:18:16Z"/>
              </w:rPr>
            </w:pPr>
            <w:ins w:id="895" w:author="China Unicom" w:date="2025-05-09T17:18:16Z">
              <w:r>
                <w:rPr/>
                <w:t>Value</w:t>
              </w:r>
            </w:ins>
          </w:p>
        </w:tc>
        <w:tc>
          <w:tcPr>
            <w:tcW w:w="4041" w:type="dxa"/>
          </w:tcPr>
          <w:p>
            <w:pPr>
              <w:pStyle w:val="51"/>
              <w:rPr>
                <w:ins w:id="896" w:author="China Unicom" w:date="2025-05-09T17:18:16Z"/>
              </w:rPr>
            </w:pPr>
            <w:ins w:id="897" w:author="China Unicom" w:date="2025-05-09T17:18:16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8" w:author="China Unicom" w:date="2025-05-09T17:18:16Z"/>
        </w:trPr>
        <w:tc>
          <w:tcPr>
            <w:tcW w:w="2043" w:type="dxa"/>
            <w:shd w:val="clear" w:color="auto" w:fill="auto"/>
          </w:tcPr>
          <w:p>
            <w:pPr>
              <w:pStyle w:val="52"/>
              <w:bidi w:val="0"/>
              <w:jc w:val="left"/>
              <w:rPr>
                <w:ins w:id="899" w:author="China Unicom" w:date="2025-05-09T17:18:16Z"/>
                <w:lang w:val="en-GB" w:eastAsia="en-US"/>
              </w:rPr>
            </w:pPr>
            <w:ins w:id="900" w:author="China Unicom" w:date="2025-05-09T17:18:16Z">
              <w:r>
                <w:rPr>
                  <w:lang w:val="en-GB" w:eastAsia="en-US"/>
                </w:rPr>
                <w:t>Test environment</w:t>
              </w:r>
            </w:ins>
          </w:p>
        </w:tc>
        <w:tc>
          <w:tcPr>
            <w:tcW w:w="2115" w:type="dxa"/>
            <w:gridSpan w:val="2"/>
            <w:shd w:val="clear" w:color="auto" w:fill="auto"/>
          </w:tcPr>
          <w:p>
            <w:pPr>
              <w:pStyle w:val="52"/>
              <w:bidi w:val="0"/>
              <w:jc w:val="left"/>
              <w:rPr>
                <w:ins w:id="901" w:author="China Unicom" w:date="2025-05-09T17:18:16Z"/>
                <w:lang w:val="en-GB" w:eastAsia="en-US"/>
              </w:rPr>
            </w:pPr>
            <w:ins w:id="902" w:author="China Unicom" w:date="2025-05-09T17:18:16Z">
              <w:r>
                <w:rPr>
                  <w:lang w:val="en-GB" w:eastAsia="en-US"/>
                </w:rPr>
                <w:t>NC</w:t>
              </w:r>
            </w:ins>
          </w:p>
        </w:tc>
        <w:tc>
          <w:tcPr>
            <w:tcW w:w="4041" w:type="dxa"/>
          </w:tcPr>
          <w:p>
            <w:pPr>
              <w:pStyle w:val="52"/>
              <w:bidi w:val="0"/>
              <w:jc w:val="left"/>
              <w:rPr>
                <w:ins w:id="903" w:author="China Unicom" w:date="2025-05-09T17:18:16Z"/>
                <w:lang w:val="en-GB" w:eastAsia="en-US"/>
              </w:rPr>
            </w:pPr>
            <w:ins w:id="904" w:author="China Unicom" w:date="2025-05-09T17:18:16Z">
              <w:r>
                <w:rPr>
                  <w:lang w:val="en-GB" w:eastAsia="en-US"/>
                </w:rPr>
                <w:t>As specified in TS 38.508-1 [14] clause 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5" w:author="China Unicom" w:date="2025-05-09T17:18:16Z"/>
        </w:trPr>
        <w:tc>
          <w:tcPr>
            <w:tcW w:w="2043" w:type="dxa"/>
            <w:shd w:val="clear" w:color="auto" w:fill="auto"/>
          </w:tcPr>
          <w:p>
            <w:pPr>
              <w:pStyle w:val="52"/>
              <w:bidi w:val="0"/>
              <w:jc w:val="left"/>
              <w:rPr>
                <w:ins w:id="906" w:author="China Unicom" w:date="2025-05-09T17:18:16Z"/>
                <w:lang w:val="en-GB" w:eastAsia="en-US"/>
              </w:rPr>
            </w:pPr>
            <w:ins w:id="907" w:author="China Unicom" w:date="2025-05-09T17:18:16Z">
              <w:r>
                <w:rPr>
                  <w:lang w:val="en-GB" w:eastAsia="en-US"/>
                </w:rPr>
                <w:t>Test frequencies</w:t>
              </w:r>
            </w:ins>
          </w:p>
        </w:tc>
        <w:tc>
          <w:tcPr>
            <w:tcW w:w="6156" w:type="dxa"/>
            <w:gridSpan w:val="3"/>
            <w:shd w:val="clear" w:color="auto" w:fill="auto"/>
          </w:tcPr>
          <w:p>
            <w:pPr>
              <w:pStyle w:val="52"/>
              <w:bidi w:val="0"/>
              <w:jc w:val="left"/>
              <w:rPr>
                <w:ins w:id="908" w:author="China Unicom" w:date="2025-05-09T17:18:16Z"/>
                <w:lang w:val="en-GB" w:eastAsia="en-US"/>
              </w:rPr>
            </w:pPr>
            <w:ins w:id="909" w:author="China Unicom" w:date="2025-05-09T17:18:16Z">
              <w:r>
                <w:rPr>
                  <w:lang w:val="en-GB" w:eastAsia="en-US"/>
                </w:rPr>
                <w:t>As specified in Annex E, table E.4-1 and TS 38.508-1 [14] clause 4.3.1.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0" w:author="China Unicom" w:date="2025-05-09T17:18:16Z"/>
        </w:trPr>
        <w:tc>
          <w:tcPr>
            <w:tcW w:w="2043" w:type="dxa"/>
            <w:shd w:val="clear" w:color="auto" w:fill="auto"/>
          </w:tcPr>
          <w:p>
            <w:pPr>
              <w:pStyle w:val="52"/>
              <w:bidi w:val="0"/>
              <w:jc w:val="left"/>
              <w:rPr>
                <w:ins w:id="911" w:author="China Unicom" w:date="2025-05-09T17:18:16Z"/>
                <w:lang w:val="en-GB" w:eastAsia="en-US"/>
              </w:rPr>
            </w:pPr>
            <w:ins w:id="912" w:author="China Unicom" w:date="2025-05-09T17:18:16Z">
              <w:r>
                <w:rPr>
                  <w:lang w:val="en-GB" w:eastAsia="en-US"/>
                </w:rPr>
                <w:t>Channel bandwidth</w:t>
              </w:r>
            </w:ins>
          </w:p>
        </w:tc>
        <w:tc>
          <w:tcPr>
            <w:tcW w:w="6156" w:type="dxa"/>
            <w:gridSpan w:val="3"/>
            <w:shd w:val="clear" w:color="auto" w:fill="auto"/>
          </w:tcPr>
          <w:p>
            <w:pPr>
              <w:pStyle w:val="52"/>
              <w:bidi w:val="0"/>
              <w:jc w:val="left"/>
              <w:rPr>
                <w:ins w:id="913" w:author="China Unicom" w:date="2025-05-09T17:18:16Z"/>
                <w:lang w:val="en-GB" w:eastAsia="en-US"/>
              </w:rPr>
            </w:pPr>
            <w:ins w:id="914" w:author="China Unicom" w:date="2025-05-09T17:18:16Z">
              <w:r>
                <w:rPr>
                  <w:lang w:val="en-GB" w:eastAsia="en-US"/>
                </w:rPr>
                <w:t>As specified by the test configuration selected from Table 6.1.1.2.4.1-1.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5" w:author="China Unicom" w:date="2025-05-09T17:18:16Z"/>
        </w:trPr>
        <w:tc>
          <w:tcPr>
            <w:tcW w:w="2043" w:type="dxa"/>
            <w:shd w:val="clear" w:color="auto" w:fill="auto"/>
          </w:tcPr>
          <w:p>
            <w:pPr>
              <w:pStyle w:val="52"/>
              <w:bidi w:val="0"/>
              <w:jc w:val="left"/>
              <w:rPr>
                <w:ins w:id="916" w:author="China Unicom" w:date="2025-05-09T17:18:16Z"/>
                <w:lang w:val="en-GB" w:eastAsia="en-US"/>
              </w:rPr>
            </w:pPr>
            <w:ins w:id="917" w:author="China Unicom" w:date="2025-05-09T17:18:16Z">
              <w:r>
                <w:rPr>
                  <w:lang w:val="en-GB" w:eastAsia="en-US"/>
                </w:rPr>
                <w:t>Propagation conditions</w:t>
              </w:r>
            </w:ins>
          </w:p>
        </w:tc>
        <w:tc>
          <w:tcPr>
            <w:tcW w:w="2115" w:type="dxa"/>
            <w:gridSpan w:val="2"/>
            <w:shd w:val="clear" w:color="auto" w:fill="auto"/>
          </w:tcPr>
          <w:p>
            <w:pPr>
              <w:pStyle w:val="52"/>
              <w:bidi w:val="0"/>
              <w:jc w:val="left"/>
              <w:rPr>
                <w:ins w:id="918" w:author="China Unicom" w:date="2025-05-09T17:18:16Z"/>
                <w:lang w:val="en-GB" w:eastAsia="en-US"/>
              </w:rPr>
            </w:pPr>
            <w:ins w:id="919" w:author="China Unicom" w:date="2025-05-09T17:18:16Z">
              <w:r>
                <w:rPr>
                  <w:lang w:val="en-GB" w:eastAsia="en-US"/>
                </w:rPr>
                <w:t>AWGN</w:t>
              </w:r>
            </w:ins>
          </w:p>
        </w:tc>
        <w:tc>
          <w:tcPr>
            <w:tcW w:w="4041" w:type="dxa"/>
          </w:tcPr>
          <w:p>
            <w:pPr>
              <w:pStyle w:val="52"/>
              <w:bidi w:val="0"/>
              <w:jc w:val="left"/>
              <w:rPr>
                <w:ins w:id="920" w:author="China Unicom" w:date="2025-05-09T17:18:16Z"/>
                <w:lang w:val="en-GB" w:eastAsia="en-US"/>
              </w:rPr>
            </w:pPr>
            <w:ins w:id="921" w:author="China Unicom" w:date="2025-05-09T17:18:16Z">
              <w:r>
                <w:rPr>
                  <w:lang w:val="en-GB" w:eastAsia="en-US"/>
                </w:rPr>
                <w:t>As specified in Annex C.2.2.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2" w:author="China Unicom" w:date="2025-05-09T17:18:16Z"/>
        </w:trPr>
        <w:tc>
          <w:tcPr>
            <w:tcW w:w="2043" w:type="dxa"/>
            <w:vMerge w:val="restart"/>
            <w:shd w:val="clear" w:color="auto" w:fill="auto"/>
          </w:tcPr>
          <w:p>
            <w:pPr>
              <w:pStyle w:val="52"/>
              <w:bidi w:val="0"/>
              <w:jc w:val="left"/>
              <w:rPr>
                <w:ins w:id="923" w:author="China Unicom" w:date="2025-05-09T17:18:16Z"/>
                <w:lang w:val="en-GB" w:eastAsia="en-US"/>
              </w:rPr>
            </w:pPr>
            <w:ins w:id="924" w:author="China Unicom" w:date="2025-05-09T17:18:16Z">
              <w:r>
                <w:rPr>
                  <w:lang w:val="en-GB" w:eastAsia="en-US"/>
                </w:rPr>
                <w:t>Connection Diagram</w:t>
              </w:r>
            </w:ins>
          </w:p>
        </w:tc>
        <w:tc>
          <w:tcPr>
            <w:tcW w:w="979" w:type="dxa"/>
            <w:shd w:val="clear" w:color="auto" w:fill="auto"/>
          </w:tcPr>
          <w:p>
            <w:pPr>
              <w:pStyle w:val="52"/>
              <w:bidi w:val="0"/>
              <w:jc w:val="left"/>
              <w:rPr>
                <w:ins w:id="925" w:author="China Unicom" w:date="2025-05-09T17:18:16Z"/>
                <w:lang w:val="en-GB" w:eastAsia="en-US"/>
              </w:rPr>
            </w:pPr>
            <w:ins w:id="926" w:author="China Unicom" w:date="2025-05-09T17:18:16Z">
              <w:r>
                <w:rPr>
                  <w:lang w:val="en-GB" w:eastAsia="en-US"/>
                </w:rPr>
                <w:t>TE Part</w:t>
              </w:r>
            </w:ins>
          </w:p>
        </w:tc>
        <w:tc>
          <w:tcPr>
            <w:tcW w:w="1136" w:type="dxa"/>
            <w:shd w:val="clear" w:color="auto" w:fill="auto"/>
          </w:tcPr>
          <w:p>
            <w:pPr>
              <w:pStyle w:val="52"/>
              <w:bidi w:val="0"/>
              <w:jc w:val="left"/>
              <w:rPr>
                <w:ins w:id="927" w:author="China Unicom" w:date="2025-05-09T17:18:16Z"/>
                <w:lang w:val="en-GB" w:eastAsia="en-US"/>
              </w:rPr>
            </w:pPr>
            <w:ins w:id="928" w:author="China Unicom" w:date="2025-05-09T17:18:16Z">
              <w:r>
                <w:rPr>
                  <w:lang w:val="en-GB" w:eastAsia="en-US"/>
                </w:rPr>
                <w:t>A.3.1.8.2</w:t>
              </w:r>
            </w:ins>
          </w:p>
        </w:tc>
        <w:tc>
          <w:tcPr>
            <w:tcW w:w="4041" w:type="dxa"/>
            <w:vMerge w:val="restart"/>
          </w:tcPr>
          <w:p>
            <w:pPr>
              <w:pStyle w:val="52"/>
              <w:bidi w:val="0"/>
              <w:jc w:val="left"/>
              <w:rPr>
                <w:ins w:id="929" w:author="China Unicom" w:date="2025-05-09T17:18:16Z"/>
                <w:lang w:val="en-GB" w:eastAsia="en-US"/>
              </w:rPr>
            </w:pPr>
            <w:ins w:id="930" w:author="China Unicom" w:date="2025-05-09T17:18:16Z">
              <w:r>
                <w:rPr>
                  <w:lang w:val="en-GB" w:eastAsia="en-US"/>
                </w:rPr>
                <w:t>As specified in TS 38.508-1 [14] Annex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1" w:author="China Unicom" w:date="2025-05-09T17:18:16Z"/>
        </w:trPr>
        <w:tc>
          <w:tcPr>
            <w:tcW w:w="2043" w:type="dxa"/>
            <w:vMerge w:val="continue"/>
            <w:shd w:val="clear" w:color="auto" w:fill="auto"/>
          </w:tcPr>
          <w:p>
            <w:pPr>
              <w:pStyle w:val="52"/>
              <w:bidi w:val="0"/>
              <w:jc w:val="left"/>
              <w:rPr>
                <w:ins w:id="932" w:author="China Unicom" w:date="2025-05-09T17:18:16Z"/>
                <w:lang w:val="en-GB" w:eastAsia="en-US"/>
              </w:rPr>
            </w:pPr>
          </w:p>
        </w:tc>
        <w:tc>
          <w:tcPr>
            <w:tcW w:w="979" w:type="dxa"/>
            <w:shd w:val="clear" w:color="auto" w:fill="auto"/>
          </w:tcPr>
          <w:p>
            <w:pPr>
              <w:pStyle w:val="52"/>
              <w:bidi w:val="0"/>
              <w:jc w:val="left"/>
              <w:rPr>
                <w:ins w:id="933" w:author="China Unicom" w:date="2025-05-09T17:18:16Z"/>
                <w:lang w:val="en-GB" w:eastAsia="en-US"/>
              </w:rPr>
            </w:pPr>
            <w:ins w:id="934" w:author="China Unicom" w:date="2025-05-09T17:18:16Z">
              <w:r>
                <w:rPr>
                  <w:lang w:val="en-GB" w:eastAsia="en-US"/>
                </w:rPr>
                <w:t>DUT Part</w:t>
              </w:r>
            </w:ins>
          </w:p>
        </w:tc>
        <w:tc>
          <w:tcPr>
            <w:tcW w:w="1136" w:type="dxa"/>
            <w:shd w:val="clear" w:color="auto" w:fill="auto"/>
          </w:tcPr>
          <w:p>
            <w:pPr>
              <w:pStyle w:val="52"/>
              <w:bidi w:val="0"/>
              <w:jc w:val="left"/>
              <w:rPr>
                <w:ins w:id="935" w:author="China Unicom" w:date="2025-05-09T17:18:16Z"/>
                <w:lang w:val="en-GB" w:eastAsia="en-US"/>
              </w:rPr>
            </w:pPr>
            <w:ins w:id="936" w:author="China Unicom" w:date="2025-05-09T17:18:16Z">
              <w:r>
                <w:rPr>
                  <w:lang w:val="en-GB" w:eastAsia="en-US"/>
                </w:rPr>
                <w:t>A.3.2.3.4</w:t>
              </w:r>
            </w:ins>
          </w:p>
        </w:tc>
        <w:tc>
          <w:tcPr>
            <w:tcW w:w="4041" w:type="dxa"/>
            <w:vMerge w:val="continue"/>
          </w:tcPr>
          <w:p>
            <w:pPr>
              <w:pStyle w:val="52"/>
              <w:bidi w:val="0"/>
              <w:jc w:val="left"/>
              <w:rPr>
                <w:ins w:id="937" w:author="China Unicom" w:date="2025-05-09T17:18:16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8" w:author="China Unicom" w:date="2025-05-09T17:18:16Z"/>
        </w:trPr>
        <w:tc>
          <w:tcPr>
            <w:tcW w:w="2043" w:type="dxa"/>
            <w:shd w:val="clear" w:color="auto" w:fill="auto"/>
          </w:tcPr>
          <w:p>
            <w:pPr>
              <w:pStyle w:val="52"/>
              <w:bidi w:val="0"/>
              <w:jc w:val="left"/>
              <w:rPr>
                <w:ins w:id="939" w:author="China Unicom" w:date="2025-05-09T17:18:16Z"/>
                <w:lang w:val="en-GB" w:eastAsia="en-US"/>
              </w:rPr>
            </w:pPr>
            <w:ins w:id="940" w:author="China Unicom" w:date="2025-05-09T17:18:16Z">
              <w:r>
                <w:rPr>
                  <w:lang w:val="en-GB" w:eastAsia="en-US"/>
                </w:rPr>
                <w:t>Exceptions to connection diagram</w:t>
              </w:r>
            </w:ins>
          </w:p>
        </w:tc>
        <w:tc>
          <w:tcPr>
            <w:tcW w:w="2115" w:type="dxa"/>
            <w:gridSpan w:val="2"/>
            <w:shd w:val="clear" w:color="auto" w:fill="auto"/>
          </w:tcPr>
          <w:p>
            <w:pPr>
              <w:pStyle w:val="52"/>
              <w:bidi w:val="0"/>
              <w:jc w:val="left"/>
              <w:rPr>
                <w:ins w:id="941" w:author="China Unicom" w:date="2025-05-09T17:18:16Z"/>
                <w:lang w:val="en-GB" w:eastAsia="en-US"/>
              </w:rPr>
            </w:pPr>
            <w:ins w:id="942" w:author="China Unicom" w:date="2025-05-09T17:18:16Z">
              <w:r>
                <w:rPr>
                  <w:lang w:val="en-GB" w:eastAsia="en-US"/>
                </w:rPr>
                <w:t>N/A</w:t>
              </w:r>
            </w:ins>
          </w:p>
        </w:tc>
        <w:tc>
          <w:tcPr>
            <w:tcW w:w="4041" w:type="dxa"/>
          </w:tcPr>
          <w:p>
            <w:pPr>
              <w:pStyle w:val="52"/>
              <w:bidi w:val="0"/>
              <w:jc w:val="left"/>
              <w:rPr>
                <w:ins w:id="943" w:author="China Unicom" w:date="2025-05-09T17:18:16Z"/>
                <w:lang w:val="en-GB" w:eastAsia="en-US"/>
              </w:rPr>
            </w:pPr>
          </w:p>
        </w:tc>
      </w:tr>
    </w:tbl>
    <w:p>
      <w:pPr>
        <w:rPr>
          <w:ins w:id="944" w:author="China Unicom" w:date="2025-05-09T17:18:16Z"/>
          <w:rFonts w:hint="default" w:ascii="Segoe UI" w:hAnsi="Segoe UI" w:eastAsia="Segoe UI" w:cs="Segoe UI"/>
          <w:i w:val="0"/>
          <w:iCs w:val="0"/>
          <w:caps w:val="0"/>
          <w:color w:val="212529"/>
          <w:spacing w:val="0"/>
          <w:sz w:val="16"/>
          <w:szCs w:val="16"/>
          <w:shd w:val="clear" w:fill="FFFFFF"/>
        </w:rPr>
      </w:pPr>
    </w:p>
    <w:p>
      <w:pPr>
        <w:pStyle w:val="75"/>
        <w:rPr>
          <w:ins w:id="945" w:author="China Unicom" w:date="2025-05-09T17:18:16Z"/>
        </w:rPr>
      </w:pPr>
      <w:ins w:id="946" w:author="China Unicom" w:date="2025-05-09T17:18:16Z">
        <w:r>
          <w:rPr/>
          <w:t>1.</w:t>
        </w:r>
      </w:ins>
      <w:ins w:id="947" w:author="China Unicom" w:date="2025-05-09T17:18:16Z">
        <w:r>
          <w:rPr/>
          <w:tab/>
        </w:r>
      </w:ins>
      <w:ins w:id="948" w:author="China Unicom" w:date="2025-05-09T17:18:16Z">
        <w:r>
          <w:rPr/>
          <w:t>The general test parameter settings are set up according to Table 14.1.</w:t>
        </w:r>
      </w:ins>
      <w:ins w:id="949" w:author="China Unicom" w:date="2025-05-09T17:18:16Z">
        <w:r>
          <w:rPr>
            <w:rFonts w:hint="eastAsia"/>
            <w:lang w:val="en-US" w:eastAsia="zh-CN"/>
          </w:rPr>
          <w:t>12</w:t>
        </w:r>
      </w:ins>
      <w:ins w:id="950" w:author="China Unicom" w:date="2025-05-09T17:18:16Z">
        <w:r>
          <w:rPr/>
          <w:t>.4.1-3.</w:t>
        </w:r>
      </w:ins>
    </w:p>
    <w:p>
      <w:pPr>
        <w:pStyle w:val="75"/>
        <w:rPr>
          <w:ins w:id="951" w:author="China Unicom" w:date="2025-05-09T17:18:16Z"/>
        </w:rPr>
      </w:pPr>
      <w:ins w:id="952" w:author="China Unicom" w:date="2025-05-09T17:18:16Z">
        <w:r>
          <w:rPr/>
          <w:t>2.</w:t>
        </w:r>
      </w:ins>
      <w:ins w:id="953" w:author="China Unicom" w:date="2025-05-09T17:18:16Z">
        <w:r>
          <w:rPr/>
          <w:tab/>
        </w:r>
      </w:ins>
      <w:ins w:id="954" w:author="China Unicom" w:date="2025-05-09T17:18:16Z">
        <w:r>
          <w:rPr/>
          <w:t>Message contents are defined in clause 14.1.</w:t>
        </w:r>
      </w:ins>
      <w:ins w:id="955" w:author="China Unicom" w:date="2025-05-09T17:18:16Z">
        <w:r>
          <w:rPr>
            <w:rFonts w:hint="eastAsia"/>
            <w:lang w:val="en-US" w:eastAsia="zh-CN"/>
          </w:rPr>
          <w:t>12</w:t>
        </w:r>
      </w:ins>
      <w:ins w:id="956" w:author="China Unicom" w:date="2025-05-09T17:18:16Z">
        <w:r>
          <w:rPr/>
          <w:t>.4.3.</w:t>
        </w:r>
      </w:ins>
    </w:p>
    <w:p>
      <w:pPr>
        <w:pStyle w:val="75"/>
        <w:rPr>
          <w:ins w:id="957" w:author="China Unicom" w:date="2025-05-09T17:18:16Z"/>
          <w:rFonts w:hint="eastAsia" w:eastAsia="宋体"/>
          <w:lang w:val="en-US" w:eastAsia="zh-CN"/>
        </w:rPr>
      </w:pPr>
      <w:ins w:id="958" w:author="China Unicom" w:date="2025-05-09T17:18:16Z">
        <w:r>
          <w:rPr/>
          <w:t xml:space="preserve">3. There is two NR carrier and 2 NR Cells specified in the test. </w:t>
        </w:r>
      </w:ins>
      <w:ins w:id="959" w:author="China Unicom" w:date="2025-05-09T17:18:16Z">
        <w:r>
          <w:rPr>
            <w:highlight w:val="none"/>
          </w:rPr>
          <w:t xml:space="preserve">Cell 1 and Cell 2 are configured according to Annex C.1.2. </w:t>
        </w:r>
      </w:ins>
      <w:ins w:id="960" w:author="China Unicom" w:date="2025-05-09T17:18:16Z">
        <w:r>
          <w:rPr>
            <w:rFonts w:hint="eastAsia" w:eastAsia="宋体"/>
            <w:highlight w:val="none"/>
            <w:lang w:val="en-US" w:eastAsia="zh-CN"/>
          </w:rPr>
          <w:t xml:space="preserve"> </w:t>
        </w:r>
      </w:ins>
      <w:bookmarkStart w:id="2" w:name="_GoBack"/>
      <w:bookmarkEnd w:id="2"/>
    </w:p>
    <w:p>
      <w:pPr>
        <w:pStyle w:val="75"/>
        <w:rPr>
          <w:ins w:id="961" w:author="China Unicom" w:date="2025-05-09T17:18:16Z"/>
          <w:i w:val="0"/>
          <w:iCs w:val="0"/>
        </w:rPr>
      </w:pPr>
      <w:ins w:id="962" w:author="China Unicom" w:date="2025-05-09T17:18:16Z">
        <w:r>
          <w:rPr>
            <w:i w:val="0"/>
            <w:iCs w:val="0"/>
          </w:rPr>
          <w:t>4.</w:t>
        </w:r>
      </w:ins>
      <w:ins w:id="963" w:author="China Unicom" w:date="2025-05-09T17:18:16Z">
        <w:r>
          <w:rPr>
            <w:i w:val="0"/>
            <w:iCs w:val="0"/>
          </w:rPr>
          <w:tab/>
        </w:r>
      </w:ins>
      <w:ins w:id="964" w:author="China Unicom" w:date="2025-05-09T17:18:16Z">
        <w:r>
          <w:rPr>
            <w:i w:val="0"/>
            <w:iCs w:val="0"/>
          </w:rPr>
          <w:t>The initial test environment conditions are setup according to section 14.0.5.</w:t>
        </w:r>
      </w:ins>
    </w:p>
    <w:p>
      <w:pPr>
        <w:pStyle w:val="55"/>
        <w:keepNext w:val="0"/>
        <w:keepLines w:val="0"/>
        <w:rPr>
          <w:ins w:id="965" w:author="China Unicom" w:date="2025-05-09T17:18:16Z"/>
        </w:rPr>
      </w:pPr>
      <w:ins w:id="966" w:author="China Unicom" w:date="2025-05-09T17:18:16Z">
        <w:r>
          <w:rPr/>
          <w:t>Table</w:t>
        </w:r>
      </w:ins>
      <w:ins w:id="967" w:author="China Unicom" w:date="2025-05-09T17:18:16Z">
        <w:r>
          <w:rPr>
            <w:rFonts w:hint="eastAsia" w:eastAsia="宋体"/>
            <w:lang w:val="en-US" w:eastAsia="zh-CN"/>
          </w:rPr>
          <w:t xml:space="preserve"> </w:t>
        </w:r>
      </w:ins>
      <w:ins w:id="968" w:author="China Unicom" w:date="2025-05-09T17:18:16Z">
        <w:r>
          <w:rPr>
            <w:rFonts w:cs="v4.2.0"/>
            <w:lang w:eastAsia="zh-CN"/>
          </w:rPr>
          <w:t>14.1.12.2</w:t>
        </w:r>
      </w:ins>
      <w:ins w:id="969" w:author="China Unicom" w:date="2025-05-09T17:18:16Z">
        <w:r>
          <w:rPr>
            <w:rFonts w:cs="v4.2.0"/>
          </w:rPr>
          <w:t>-2</w:t>
        </w:r>
      </w:ins>
      <w:ins w:id="970" w:author="China Unicom" w:date="2025-05-09T17:18:16Z">
        <w:r>
          <w:rPr/>
          <w:t>: General test parameters for inter frequency NR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015"/>
        <w:gridCol w:w="1817"/>
        <w:gridCol w:w="712"/>
        <w:gridCol w:w="1488"/>
        <w:gridCol w:w="1144"/>
        <w:gridCol w:w="3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971" w:author="China Unicom" w:date="2025-05-09T17:18:16Z"/>
        </w:trPr>
        <w:tc>
          <w:tcPr>
            <w:tcW w:w="1448" w:type="pct"/>
            <w:gridSpan w:val="2"/>
            <w:tcBorders>
              <w:top w:val="single" w:color="auto" w:sz="4" w:space="0"/>
              <w:left w:val="single" w:color="auto" w:sz="4" w:space="0"/>
              <w:bottom w:val="nil"/>
              <w:right w:val="single" w:color="auto" w:sz="4" w:space="0"/>
            </w:tcBorders>
          </w:tcPr>
          <w:p>
            <w:pPr>
              <w:pStyle w:val="51"/>
              <w:keepNext w:val="0"/>
              <w:keepLines w:val="0"/>
              <w:rPr>
                <w:ins w:id="972" w:author="China Unicom" w:date="2025-05-09T17:18:16Z"/>
              </w:rPr>
            </w:pPr>
            <w:ins w:id="973" w:author="China Unicom" w:date="2025-05-09T17:18:16Z">
              <w:r>
                <w:rPr/>
                <w:t>Parameter</w:t>
              </w:r>
            </w:ins>
          </w:p>
        </w:tc>
        <w:tc>
          <w:tcPr>
            <w:tcW w:w="364" w:type="pct"/>
            <w:tcBorders>
              <w:top w:val="single" w:color="auto" w:sz="4" w:space="0"/>
              <w:left w:val="single" w:color="auto" w:sz="4" w:space="0"/>
              <w:bottom w:val="nil"/>
              <w:right w:val="single" w:color="auto" w:sz="4" w:space="0"/>
            </w:tcBorders>
          </w:tcPr>
          <w:p>
            <w:pPr>
              <w:pStyle w:val="51"/>
              <w:keepNext w:val="0"/>
              <w:keepLines w:val="0"/>
              <w:rPr>
                <w:ins w:id="974" w:author="China Unicom" w:date="2025-05-09T17:18:16Z"/>
              </w:rPr>
            </w:pPr>
            <w:ins w:id="975" w:author="China Unicom" w:date="2025-05-09T17:18:16Z">
              <w:r>
                <w:rPr/>
                <w:t>Unit</w:t>
              </w:r>
            </w:ins>
          </w:p>
        </w:tc>
        <w:tc>
          <w:tcPr>
            <w:tcW w:w="761"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rPr>
                <w:ins w:id="976" w:author="China Unicom" w:date="2025-05-09T17:18:16Z"/>
                <w:lang w:eastAsia="zh-CN"/>
              </w:rPr>
            </w:pPr>
            <w:ins w:id="977" w:author="China Unicom" w:date="2025-05-09T17:18:16Z">
              <w:r>
                <w:rPr>
                  <w:lang w:eastAsia="zh-CN"/>
                </w:rPr>
                <w:t>Test configuration</w:t>
              </w:r>
            </w:ins>
          </w:p>
        </w:tc>
        <w:tc>
          <w:tcPr>
            <w:tcW w:w="585"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rPr>
                <w:ins w:id="978" w:author="China Unicom" w:date="2025-05-09T17:18:16Z"/>
              </w:rPr>
            </w:pPr>
            <w:ins w:id="979" w:author="China Unicom" w:date="2025-05-09T17:18:16Z">
              <w:r>
                <w:rPr/>
                <w:t>Value</w:t>
              </w:r>
            </w:ins>
          </w:p>
        </w:tc>
        <w:tc>
          <w:tcPr>
            <w:tcW w:w="1840"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rPr>
                <w:ins w:id="980" w:author="China Unicom" w:date="2025-05-09T17:18:16Z"/>
              </w:rPr>
            </w:pPr>
            <w:ins w:id="981" w:author="China Unicom" w:date="2025-05-09T17:18:16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982" w:author="China Unicom" w:date="2025-05-09T17:18:16Z"/>
        </w:trPr>
        <w:tc>
          <w:tcPr>
            <w:tcW w:w="1448" w:type="pct"/>
            <w:gridSpan w:val="2"/>
            <w:tcBorders>
              <w:top w:val="nil"/>
              <w:left w:val="single" w:color="auto" w:sz="4" w:space="0"/>
              <w:bottom w:val="single" w:color="auto" w:sz="4" w:space="0"/>
              <w:right w:val="single" w:color="auto" w:sz="4" w:space="0"/>
            </w:tcBorders>
          </w:tcPr>
          <w:p>
            <w:pPr>
              <w:pStyle w:val="51"/>
              <w:keepNext w:val="0"/>
              <w:keepLines w:val="0"/>
              <w:rPr>
                <w:ins w:id="983" w:author="China Unicom" w:date="2025-05-09T17:18:16Z"/>
              </w:rPr>
            </w:pPr>
          </w:p>
        </w:tc>
        <w:tc>
          <w:tcPr>
            <w:tcW w:w="364" w:type="pct"/>
            <w:tcBorders>
              <w:top w:val="nil"/>
              <w:left w:val="single" w:color="auto" w:sz="4" w:space="0"/>
              <w:bottom w:val="single" w:color="auto" w:sz="4" w:space="0"/>
              <w:right w:val="single" w:color="auto" w:sz="4" w:space="0"/>
            </w:tcBorders>
          </w:tcPr>
          <w:p>
            <w:pPr>
              <w:pStyle w:val="51"/>
              <w:keepNext w:val="0"/>
              <w:keepLines w:val="0"/>
              <w:rPr>
                <w:ins w:id="984" w:author="China Unicom" w:date="2025-05-09T17:18:16Z"/>
              </w:rPr>
            </w:pPr>
          </w:p>
        </w:tc>
        <w:tc>
          <w:tcPr>
            <w:tcW w:w="761"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985" w:author="China Unicom" w:date="2025-05-09T17:18:16Z"/>
                <w:rFonts w:ascii="Arial" w:hAnsi="Arial"/>
                <w:b/>
                <w:sz w:val="18"/>
                <w:lang w:eastAsia="zh-CN"/>
              </w:rPr>
            </w:pPr>
          </w:p>
        </w:tc>
        <w:tc>
          <w:tcPr>
            <w:tcW w:w="585"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986" w:author="China Unicom" w:date="2025-05-09T17:18:16Z"/>
                <w:rFonts w:ascii="Arial" w:hAnsi="Arial"/>
                <w:b/>
                <w:sz w:val="18"/>
              </w:rPr>
            </w:pPr>
          </w:p>
        </w:tc>
        <w:tc>
          <w:tcPr>
            <w:tcW w:w="1840"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987" w:author="China Unicom" w:date="2025-05-09T17:18:16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8" w:author="China Unicom" w:date="2025-05-09T17:18:16Z"/>
        </w:trPr>
        <w:tc>
          <w:tcPr>
            <w:tcW w:w="519" w:type="pct"/>
            <w:tcBorders>
              <w:top w:val="single" w:color="auto" w:sz="4" w:space="0"/>
              <w:left w:val="single" w:color="auto" w:sz="4" w:space="0"/>
              <w:bottom w:val="nil"/>
              <w:right w:val="single" w:color="auto" w:sz="4" w:space="0"/>
            </w:tcBorders>
          </w:tcPr>
          <w:p>
            <w:pPr>
              <w:pStyle w:val="52"/>
              <w:bidi w:val="0"/>
              <w:jc w:val="left"/>
              <w:rPr>
                <w:ins w:id="989" w:author="China Unicom" w:date="2025-05-09T17:18:16Z"/>
              </w:rPr>
            </w:pPr>
            <w:ins w:id="990" w:author="China Unicom" w:date="2025-05-09T17:18:16Z">
              <w:r>
                <w:rPr/>
                <w:t>Initial condition</w:t>
              </w:r>
            </w:ins>
          </w:p>
        </w:tc>
        <w:tc>
          <w:tcPr>
            <w:tcW w:w="929" w:type="pct"/>
            <w:tcBorders>
              <w:top w:val="single" w:color="auto" w:sz="4" w:space="0"/>
              <w:left w:val="single" w:color="auto" w:sz="4" w:space="0"/>
              <w:bottom w:val="single" w:color="auto" w:sz="4" w:space="0"/>
              <w:right w:val="single" w:color="auto" w:sz="4" w:space="0"/>
            </w:tcBorders>
          </w:tcPr>
          <w:p>
            <w:pPr>
              <w:pStyle w:val="52"/>
              <w:bidi w:val="0"/>
              <w:jc w:val="left"/>
              <w:rPr>
                <w:ins w:id="991" w:author="China Unicom" w:date="2025-05-09T17:18:16Z"/>
              </w:rPr>
            </w:pPr>
            <w:ins w:id="992" w:author="China Unicom" w:date="2025-05-09T17:18:16Z">
              <w:r>
                <w:rPr/>
                <w:t>Active cell</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993" w:author="China Unicom" w:date="2025-05-09T17:18:16Z"/>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994" w:author="China Unicom" w:date="2025-05-09T17:18:16Z"/>
                <w:lang w:eastAsia="zh-CN"/>
              </w:rPr>
            </w:pPr>
            <w:ins w:id="995"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996" w:author="China Unicom" w:date="2025-05-09T17:18:16Z"/>
              </w:rPr>
            </w:pPr>
            <w:ins w:id="997" w:author="China Unicom" w:date="2025-05-09T17:18:16Z">
              <w:r>
                <w:rPr/>
                <w:t>Cell 1</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998" w:author="China Unicom" w:date="2025-05-09T17:18: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9" w:author="China Unicom" w:date="2025-05-09T17:18:16Z"/>
        </w:trPr>
        <w:tc>
          <w:tcPr>
            <w:tcW w:w="519" w:type="pct"/>
            <w:vMerge w:val="restart"/>
            <w:tcBorders>
              <w:top w:val="single" w:color="auto" w:sz="4" w:space="0"/>
              <w:left w:val="single" w:color="auto" w:sz="4" w:space="0"/>
              <w:right w:val="single" w:color="auto" w:sz="4" w:space="0"/>
            </w:tcBorders>
          </w:tcPr>
          <w:p>
            <w:pPr>
              <w:pStyle w:val="52"/>
              <w:bidi w:val="0"/>
              <w:jc w:val="left"/>
              <w:rPr>
                <w:ins w:id="1000" w:author="China Unicom" w:date="2025-05-09T17:18:16Z"/>
              </w:rPr>
            </w:pPr>
            <w:ins w:id="1001" w:author="China Unicom" w:date="2025-05-09T17:18:16Z">
              <w:r>
                <w:rPr/>
                <w:t>T2 end condition</w:t>
              </w:r>
            </w:ins>
          </w:p>
        </w:tc>
        <w:tc>
          <w:tcPr>
            <w:tcW w:w="929" w:type="pct"/>
            <w:tcBorders>
              <w:top w:val="single" w:color="auto" w:sz="4" w:space="0"/>
              <w:left w:val="single" w:color="auto" w:sz="4" w:space="0"/>
              <w:bottom w:val="single" w:color="auto" w:sz="4" w:space="0"/>
              <w:right w:val="single" w:color="auto" w:sz="4" w:space="0"/>
            </w:tcBorders>
          </w:tcPr>
          <w:p>
            <w:pPr>
              <w:pStyle w:val="52"/>
              <w:bidi w:val="0"/>
              <w:jc w:val="left"/>
              <w:rPr>
                <w:ins w:id="1002" w:author="China Unicom" w:date="2025-05-09T17:18:16Z"/>
              </w:rPr>
            </w:pPr>
            <w:ins w:id="1003" w:author="China Unicom" w:date="2025-05-09T17:18:16Z">
              <w:r>
                <w:rPr/>
                <w:t>Active cell</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1004" w:author="China Unicom" w:date="2025-05-09T17:18:16Z"/>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005" w:author="China Unicom" w:date="2025-05-09T17:18:16Z"/>
              </w:rPr>
            </w:pPr>
            <w:ins w:id="1006"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007" w:author="China Unicom" w:date="2025-05-09T17:18:16Z"/>
              </w:rPr>
            </w:pPr>
            <w:ins w:id="1008" w:author="China Unicom" w:date="2025-05-09T17:18:16Z">
              <w:r>
                <w:rPr/>
                <w:t>Cell 2</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009" w:author="China Unicom" w:date="2025-05-09T17:18: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10" w:author="China Unicom" w:date="2025-05-09T17:18:16Z"/>
        </w:trPr>
        <w:tc>
          <w:tcPr>
            <w:tcW w:w="519" w:type="pct"/>
            <w:vMerge w:val="continue"/>
            <w:tcBorders>
              <w:left w:val="single" w:color="auto" w:sz="4" w:space="0"/>
              <w:bottom w:val="single" w:color="auto" w:sz="4" w:space="0"/>
              <w:right w:val="single" w:color="auto" w:sz="4" w:space="0"/>
            </w:tcBorders>
          </w:tcPr>
          <w:p>
            <w:pPr>
              <w:pStyle w:val="52"/>
              <w:bidi w:val="0"/>
              <w:jc w:val="left"/>
              <w:rPr>
                <w:ins w:id="1011" w:author="China Unicom" w:date="2025-05-09T17:18:16Z"/>
              </w:rPr>
            </w:pPr>
          </w:p>
        </w:tc>
        <w:tc>
          <w:tcPr>
            <w:tcW w:w="929" w:type="pct"/>
            <w:tcBorders>
              <w:top w:val="single" w:color="auto" w:sz="4" w:space="0"/>
              <w:left w:val="single" w:color="auto" w:sz="4" w:space="0"/>
              <w:bottom w:val="single" w:color="auto" w:sz="4" w:space="0"/>
              <w:right w:val="single" w:color="auto" w:sz="4" w:space="0"/>
            </w:tcBorders>
          </w:tcPr>
          <w:p>
            <w:pPr>
              <w:pStyle w:val="52"/>
              <w:bidi w:val="0"/>
              <w:jc w:val="left"/>
              <w:rPr>
                <w:ins w:id="1012" w:author="China Unicom" w:date="2025-05-09T17:18:16Z"/>
              </w:rPr>
            </w:pPr>
            <w:ins w:id="1013" w:author="China Unicom" w:date="2025-05-09T17:18:16Z">
              <w:r>
                <w:rPr/>
                <w:t>Neighbour cells</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1014" w:author="China Unicom" w:date="2025-05-09T17:18:16Z"/>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015" w:author="China Unicom" w:date="2025-05-09T17:18:16Z"/>
              </w:rPr>
            </w:pPr>
            <w:ins w:id="1016"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017" w:author="China Unicom" w:date="2025-05-09T17:18:16Z"/>
              </w:rPr>
            </w:pPr>
            <w:ins w:id="1018" w:author="China Unicom" w:date="2025-05-09T17:18:16Z">
              <w:r>
                <w:rPr/>
                <w:t>Cell 1</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019" w:author="China Unicom" w:date="2025-05-09T17:18: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20" w:author="China Unicom" w:date="2025-05-09T17:18:16Z"/>
        </w:trPr>
        <w:tc>
          <w:tcPr>
            <w:tcW w:w="519" w:type="pct"/>
            <w:tcBorders>
              <w:top w:val="single" w:color="auto" w:sz="4" w:space="0"/>
              <w:left w:val="single" w:color="auto" w:sz="4" w:space="0"/>
              <w:bottom w:val="nil"/>
              <w:right w:val="single" w:color="auto" w:sz="4" w:space="0"/>
            </w:tcBorders>
          </w:tcPr>
          <w:p>
            <w:pPr>
              <w:pStyle w:val="52"/>
              <w:bidi w:val="0"/>
              <w:jc w:val="left"/>
              <w:rPr>
                <w:ins w:id="1021" w:author="China Unicom" w:date="2025-05-09T17:18:16Z"/>
              </w:rPr>
            </w:pPr>
            <w:ins w:id="1022" w:author="China Unicom" w:date="2025-05-09T17:18:16Z">
              <w:r>
                <w:rPr/>
                <w:t>Final condition</w:t>
              </w:r>
            </w:ins>
          </w:p>
        </w:tc>
        <w:tc>
          <w:tcPr>
            <w:tcW w:w="929" w:type="pct"/>
            <w:tcBorders>
              <w:top w:val="single" w:color="auto" w:sz="4" w:space="0"/>
              <w:left w:val="single" w:color="auto" w:sz="4" w:space="0"/>
              <w:bottom w:val="single" w:color="auto" w:sz="4" w:space="0"/>
              <w:right w:val="single" w:color="auto" w:sz="4" w:space="0"/>
            </w:tcBorders>
          </w:tcPr>
          <w:p>
            <w:pPr>
              <w:pStyle w:val="52"/>
              <w:bidi w:val="0"/>
              <w:jc w:val="left"/>
              <w:rPr>
                <w:ins w:id="1023" w:author="China Unicom" w:date="2025-05-09T17:18:16Z"/>
              </w:rPr>
            </w:pPr>
            <w:ins w:id="1024" w:author="China Unicom" w:date="2025-05-09T17:18:16Z">
              <w:r>
                <w:rPr/>
                <w:t>Active cell</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1025" w:author="China Unicom" w:date="2025-05-09T17:18:16Z"/>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026" w:author="China Unicom" w:date="2025-05-09T17:18:16Z"/>
              </w:rPr>
            </w:pPr>
            <w:ins w:id="1027"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028" w:author="China Unicom" w:date="2025-05-09T17:18:16Z"/>
              </w:rPr>
            </w:pPr>
            <w:ins w:id="1029" w:author="China Unicom" w:date="2025-05-09T17:18:16Z">
              <w:r>
                <w:rPr/>
                <w:t>Cell 1</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030" w:author="China Unicom" w:date="2025-05-09T17:18: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31" w:author="China Unicom" w:date="2025-05-09T17:18:16Z"/>
        </w:trPr>
        <w:tc>
          <w:tcPr>
            <w:tcW w:w="519" w:type="pct"/>
            <w:tcBorders>
              <w:top w:val="nil"/>
              <w:left w:val="single" w:color="auto" w:sz="4" w:space="0"/>
              <w:bottom w:val="single" w:color="auto" w:sz="4" w:space="0"/>
              <w:right w:val="single" w:color="auto" w:sz="4" w:space="0"/>
            </w:tcBorders>
          </w:tcPr>
          <w:p>
            <w:pPr>
              <w:pStyle w:val="52"/>
              <w:bidi w:val="0"/>
              <w:jc w:val="left"/>
              <w:rPr>
                <w:ins w:id="1032" w:author="China Unicom" w:date="2025-05-09T17:18:16Z"/>
              </w:rPr>
            </w:pPr>
          </w:p>
        </w:tc>
        <w:tc>
          <w:tcPr>
            <w:tcW w:w="929" w:type="pct"/>
            <w:tcBorders>
              <w:top w:val="single" w:color="auto" w:sz="4" w:space="0"/>
              <w:left w:val="single" w:color="auto" w:sz="4" w:space="0"/>
              <w:bottom w:val="single" w:color="auto" w:sz="4" w:space="0"/>
              <w:right w:val="single" w:color="auto" w:sz="4" w:space="0"/>
            </w:tcBorders>
          </w:tcPr>
          <w:p>
            <w:pPr>
              <w:pStyle w:val="52"/>
              <w:bidi w:val="0"/>
              <w:jc w:val="left"/>
              <w:rPr>
                <w:ins w:id="1033" w:author="China Unicom" w:date="2025-05-09T17:18:16Z"/>
              </w:rPr>
            </w:pPr>
            <w:ins w:id="1034" w:author="China Unicom" w:date="2025-05-09T17:18:16Z">
              <w:r>
                <w:rPr/>
                <w:t>Neighbour cells</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1035" w:author="China Unicom" w:date="2025-05-09T17:18:16Z"/>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036" w:author="China Unicom" w:date="2025-05-09T17:18:16Z"/>
                <w:lang w:eastAsia="zh-CN"/>
              </w:rPr>
            </w:pPr>
            <w:ins w:id="1037"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038" w:author="China Unicom" w:date="2025-05-09T17:18:16Z"/>
              </w:rPr>
            </w:pPr>
            <w:ins w:id="1039" w:author="China Unicom" w:date="2025-05-09T17:18:16Z">
              <w:r>
                <w:rPr/>
                <w:t>Cell 2</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040" w:author="China Unicom" w:date="2025-05-09T17:18: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41" w:author="China Unicom" w:date="2025-05-09T17:18:16Z"/>
        </w:trPr>
        <w:tc>
          <w:tcPr>
            <w:tcW w:w="1448" w:type="pct"/>
            <w:gridSpan w:val="2"/>
            <w:tcBorders>
              <w:top w:val="single" w:color="auto" w:sz="4" w:space="0"/>
              <w:left w:val="single" w:color="auto" w:sz="4" w:space="0"/>
              <w:bottom w:val="single" w:color="auto" w:sz="4" w:space="0"/>
              <w:right w:val="single" w:color="auto" w:sz="4" w:space="0"/>
            </w:tcBorders>
          </w:tcPr>
          <w:p>
            <w:pPr>
              <w:pStyle w:val="52"/>
              <w:bidi w:val="0"/>
              <w:jc w:val="left"/>
              <w:rPr>
                <w:ins w:id="1042" w:author="China Unicom" w:date="2025-05-09T17:18:16Z"/>
              </w:rPr>
            </w:pPr>
            <w:ins w:id="1043" w:author="China Unicom" w:date="2025-05-09T17:18:16Z">
              <w:r>
                <w:rPr/>
                <w:t>RF Channel Number</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1044" w:author="China Unicom" w:date="2025-05-09T17:18:16Z"/>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045" w:author="China Unicom" w:date="2025-05-09T17:18:16Z"/>
              </w:rPr>
            </w:pPr>
            <w:ins w:id="1046"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047" w:author="China Unicom" w:date="2025-05-09T17:18:16Z"/>
              </w:rPr>
            </w:pPr>
            <w:ins w:id="1048" w:author="China Unicom" w:date="2025-05-09T17:18:16Z">
              <w:r>
                <w:rPr/>
                <w:t>1</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049" w:author="China Unicom" w:date="2025-05-09T17:18: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50" w:author="China Unicom" w:date="2025-05-09T17:18:16Z"/>
        </w:trPr>
        <w:tc>
          <w:tcPr>
            <w:tcW w:w="1448" w:type="pct"/>
            <w:gridSpan w:val="2"/>
            <w:tcBorders>
              <w:top w:val="single" w:color="auto" w:sz="4" w:space="0"/>
              <w:left w:val="single" w:color="auto" w:sz="4" w:space="0"/>
              <w:bottom w:val="nil"/>
              <w:right w:val="single" w:color="auto" w:sz="4" w:space="0"/>
            </w:tcBorders>
          </w:tcPr>
          <w:p>
            <w:pPr>
              <w:pStyle w:val="52"/>
              <w:bidi w:val="0"/>
              <w:jc w:val="left"/>
              <w:rPr>
                <w:ins w:id="1051" w:author="China Unicom" w:date="2025-05-09T17:18:16Z"/>
              </w:rPr>
            </w:pPr>
            <w:ins w:id="1052" w:author="China Unicom" w:date="2025-05-09T17:18:16Z">
              <w:r>
                <w:rPr/>
                <w:t>Time offset between cells</w:t>
              </w:r>
            </w:ins>
          </w:p>
        </w:tc>
        <w:tc>
          <w:tcPr>
            <w:tcW w:w="364" w:type="pct"/>
            <w:tcBorders>
              <w:top w:val="single" w:color="auto" w:sz="4" w:space="0"/>
              <w:left w:val="single" w:color="auto" w:sz="4" w:space="0"/>
              <w:bottom w:val="nil"/>
              <w:right w:val="single" w:color="auto" w:sz="4" w:space="0"/>
            </w:tcBorders>
          </w:tcPr>
          <w:p>
            <w:pPr>
              <w:pStyle w:val="52"/>
              <w:bidi w:val="0"/>
              <w:jc w:val="center"/>
              <w:rPr>
                <w:ins w:id="1053" w:author="China Unicom" w:date="2025-05-09T17:18:16Z"/>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054" w:author="China Unicom" w:date="2025-05-09T17:18:16Z"/>
              </w:rPr>
            </w:pPr>
            <w:ins w:id="1055"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056" w:author="China Unicom" w:date="2025-05-09T17:18:16Z"/>
              </w:rPr>
            </w:pPr>
            <w:ins w:id="1057" w:author="China Unicom" w:date="2025-05-09T17:18:16Z">
              <w:r>
                <w:rPr/>
                <w:t>3 ms</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058" w:author="China Unicom" w:date="2025-05-09T17:18:16Z"/>
              </w:rPr>
            </w:pPr>
            <w:ins w:id="1059" w:author="China Unicom" w:date="2025-05-09T17:18:16Z">
              <w:r>
                <w:rPr/>
                <w:t>Asynchronous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0" w:author="China Unicom" w:date="2025-05-09T17:18:16Z"/>
        </w:trPr>
        <w:tc>
          <w:tcPr>
            <w:tcW w:w="1448" w:type="pct"/>
            <w:gridSpan w:val="2"/>
            <w:tcBorders>
              <w:top w:val="single" w:color="auto" w:sz="4" w:space="0"/>
              <w:left w:val="single" w:color="auto" w:sz="4" w:space="0"/>
              <w:bottom w:val="single" w:color="auto" w:sz="4" w:space="0"/>
              <w:right w:val="single" w:color="auto" w:sz="4" w:space="0"/>
            </w:tcBorders>
          </w:tcPr>
          <w:p>
            <w:pPr>
              <w:pStyle w:val="52"/>
              <w:bidi w:val="0"/>
              <w:jc w:val="left"/>
              <w:rPr>
                <w:ins w:id="1061" w:author="China Unicom" w:date="2025-05-09T17:18:16Z"/>
              </w:rPr>
            </w:pPr>
            <w:ins w:id="1062" w:author="China Unicom" w:date="2025-05-09T17:18:16Z">
              <w:r>
                <w:rPr/>
                <w:t>Access Barring Information</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1063" w:author="China Unicom" w:date="2025-05-09T17:18:16Z"/>
              </w:rPr>
            </w:pPr>
            <w:ins w:id="1064" w:author="China Unicom" w:date="2025-05-09T17:18:16Z">
              <w:r>
                <w:rPr/>
                <w:t>-</w:t>
              </w:r>
            </w:ins>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065" w:author="China Unicom" w:date="2025-05-09T17:18:16Z"/>
              </w:rPr>
            </w:pPr>
            <w:ins w:id="1066"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067" w:author="China Unicom" w:date="2025-05-09T17:18:16Z"/>
              </w:rPr>
            </w:pPr>
            <w:ins w:id="1068" w:author="China Unicom" w:date="2025-05-09T17:18:16Z">
              <w:r>
                <w:rPr/>
                <w:t>Not Sent</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069" w:author="China Unicom" w:date="2025-05-09T17:18:16Z"/>
              </w:rPr>
            </w:pPr>
            <w:ins w:id="1070" w:author="China Unicom" w:date="2025-05-09T17:18:16Z">
              <w:r>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71" w:author="China Unicom" w:date="2025-05-09T17:18:16Z"/>
        </w:trPr>
        <w:tc>
          <w:tcPr>
            <w:tcW w:w="1448" w:type="pct"/>
            <w:gridSpan w:val="2"/>
            <w:tcBorders>
              <w:top w:val="single" w:color="auto" w:sz="4" w:space="0"/>
              <w:left w:val="single" w:color="auto" w:sz="4" w:space="0"/>
              <w:bottom w:val="nil"/>
              <w:right w:val="single" w:color="auto" w:sz="4" w:space="0"/>
            </w:tcBorders>
          </w:tcPr>
          <w:p>
            <w:pPr>
              <w:pStyle w:val="52"/>
              <w:bidi w:val="0"/>
              <w:jc w:val="left"/>
              <w:rPr>
                <w:ins w:id="1072" w:author="China Unicom" w:date="2025-05-09T17:18:16Z"/>
                <w:lang w:eastAsia="zh-CN"/>
              </w:rPr>
            </w:pPr>
            <w:ins w:id="1073" w:author="China Unicom" w:date="2025-05-09T17:18:16Z">
              <w:r>
                <w:rPr>
                  <w:lang w:eastAsia="zh-CN"/>
                </w:rPr>
                <w:t>SSB configuration</w:t>
              </w:r>
            </w:ins>
          </w:p>
        </w:tc>
        <w:tc>
          <w:tcPr>
            <w:tcW w:w="364" w:type="pct"/>
            <w:tcBorders>
              <w:top w:val="single" w:color="auto" w:sz="4" w:space="0"/>
              <w:left w:val="single" w:color="auto" w:sz="4" w:space="0"/>
              <w:bottom w:val="nil"/>
              <w:right w:val="single" w:color="auto" w:sz="4" w:space="0"/>
            </w:tcBorders>
          </w:tcPr>
          <w:p>
            <w:pPr>
              <w:pStyle w:val="52"/>
              <w:bidi w:val="0"/>
              <w:jc w:val="center"/>
              <w:rPr>
                <w:ins w:id="1074" w:author="China Unicom" w:date="2025-05-09T17:18:16Z"/>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075" w:author="China Unicom" w:date="2025-05-09T17:18:16Z"/>
                <w:lang w:eastAsia="zh-CN"/>
              </w:rPr>
            </w:pPr>
            <w:ins w:id="1076"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077" w:author="China Unicom" w:date="2025-05-09T17:18:16Z"/>
              </w:rPr>
            </w:pPr>
            <w:ins w:id="1078" w:author="China Unicom" w:date="2025-05-09T17:18:16Z">
              <w:r>
                <w:rPr>
                  <w:lang w:eastAsia="zh-CN"/>
                </w:rPr>
                <w:t>SSB.1 FR1</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079" w:author="China Unicom" w:date="2025-05-09T17:18: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0" w:author="China Unicom" w:date="2025-05-09T17:18:16Z"/>
        </w:trPr>
        <w:tc>
          <w:tcPr>
            <w:tcW w:w="1448" w:type="pct"/>
            <w:gridSpan w:val="2"/>
            <w:tcBorders>
              <w:top w:val="single" w:color="auto" w:sz="4" w:space="0"/>
              <w:left w:val="single" w:color="auto" w:sz="4" w:space="0"/>
              <w:bottom w:val="single" w:color="auto" w:sz="4" w:space="0"/>
              <w:right w:val="single" w:color="auto" w:sz="4" w:space="0"/>
            </w:tcBorders>
          </w:tcPr>
          <w:p>
            <w:pPr>
              <w:pStyle w:val="52"/>
              <w:bidi w:val="0"/>
              <w:jc w:val="left"/>
              <w:rPr>
                <w:ins w:id="1081" w:author="China Unicom" w:date="2025-05-09T17:18:16Z"/>
                <w:lang w:eastAsia="zh-CN"/>
              </w:rPr>
            </w:pPr>
            <w:ins w:id="1082" w:author="China Unicom" w:date="2025-05-09T17:18:16Z">
              <w:r>
                <w:rPr>
                  <w:lang w:eastAsia="zh-CN"/>
                </w:rPr>
                <w:t>SMTC configuration</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1083" w:author="China Unicom" w:date="2025-05-09T17:18:16Z"/>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084" w:author="China Unicom" w:date="2025-05-09T17:18:16Z"/>
                <w:lang w:eastAsia="zh-CN"/>
              </w:rPr>
            </w:pPr>
            <w:ins w:id="1085"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086" w:author="China Unicom" w:date="2025-05-09T17:18:16Z"/>
                <w:lang w:eastAsia="zh-CN"/>
              </w:rPr>
            </w:pPr>
            <w:ins w:id="1087" w:author="China Unicom" w:date="2025-05-09T17:18:16Z">
              <w:r>
                <w:rPr>
                  <w:lang w:eastAsia="zh-CN"/>
                </w:rPr>
                <w:t>SMTC.6</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088" w:author="China Unicom" w:date="2025-05-09T17:18:16Z"/>
                <w:lang w:eastAsia="zh-CN"/>
              </w:rPr>
            </w:pPr>
            <w:ins w:id="1089" w:author="China Unicom" w:date="2025-05-09T17:18:16Z">
              <w:r>
                <w:rPr/>
                <w:t>Configured in SIB</w:t>
              </w:r>
            </w:ins>
            <w:ins w:id="1090" w:author="China Unicom" w:date="2025-05-09T17:18:16Z">
              <w:r>
                <w:rPr>
                  <w:lang w:eastAsia="zh-CN"/>
                </w:rPr>
                <w:t>4</w:t>
              </w:r>
            </w:ins>
            <w:ins w:id="1091" w:author="China Unicom" w:date="2025-05-09T17:18:16Z">
              <w:r>
                <w:rPr/>
                <w:t xml:space="preserve"> </w:t>
              </w:r>
            </w:ins>
            <w:ins w:id="1092" w:author="China Unicom" w:date="2025-05-09T17:18:16Z">
              <w:r>
                <w:rPr>
                  <w:lang w:eastAsia="zh-CN"/>
                </w:rPr>
                <w:t>for Cell 1 and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93" w:author="China Unicom" w:date="2025-05-09T17:18:16Z"/>
        </w:trPr>
        <w:tc>
          <w:tcPr>
            <w:tcW w:w="1448" w:type="pct"/>
            <w:gridSpan w:val="2"/>
            <w:tcBorders>
              <w:top w:val="single" w:color="auto" w:sz="4" w:space="0"/>
              <w:left w:val="single" w:color="auto" w:sz="4" w:space="0"/>
              <w:bottom w:val="single" w:color="auto" w:sz="4" w:space="0"/>
              <w:right w:val="single" w:color="auto" w:sz="4" w:space="0"/>
            </w:tcBorders>
          </w:tcPr>
          <w:p>
            <w:pPr>
              <w:pStyle w:val="52"/>
              <w:bidi w:val="0"/>
              <w:jc w:val="left"/>
              <w:rPr>
                <w:ins w:id="1094" w:author="China Unicom" w:date="2025-05-09T17:18:16Z"/>
              </w:rPr>
            </w:pPr>
            <w:ins w:id="1095" w:author="China Unicom" w:date="2025-05-09T17:18:16Z">
              <w:r>
                <w:rPr/>
                <w:t>DRX cycle length</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1096" w:author="China Unicom" w:date="2025-05-09T17:18:16Z"/>
              </w:rPr>
            </w:pPr>
            <w:ins w:id="1097" w:author="China Unicom" w:date="2025-05-09T17:18:16Z">
              <w:r>
                <w:rPr/>
                <w:t>s</w:t>
              </w:r>
            </w:ins>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098" w:author="China Unicom" w:date="2025-05-09T17:18:16Z"/>
              </w:rPr>
            </w:pPr>
            <w:ins w:id="1099"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100" w:author="China Unicom" w:date="2025-05-09T17:18:16Z"/>
              </w:rPr>
            </w:pPr>
            <w:ins w:id="1101" w:author="China Unicom" w:date="2025-05-09T17:18:16Z">
              <w:r>
                <w:rPr/>
                <w:t>1.28</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102" w:author="China Unicom" w:date="2025-05-09T17:18:16Z"/>
              </w:rPr>
            </w:pPr>
            <w:ins w:id="1103" w:author="China Unicom" w:date="2025-05-09T17:18:16Z">
              <w:r>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04" w:author="China Unicom" w:date="2025-05-09T17:18:16Z"/>
        </w:trPr>
        <w:tc>
          <w:tcPr>
            <w:tcW w:w="1448" w:type="pct"/>
            <w:gridSpan w:val="2"/>
            <w:tcBorders>
              <w:top w:val="single" w:color="auto" w:sz="4" w:space="0"/>
              <w:left w:val="single" w:color="auto" w:sz="4" w:space="0"/>
              <w:bottom w:val="single" w:color="auto" w:sz="4" w:space="0"/>
              <w:right w:val="single" w:color="auto" w:sz="4" w:space="0"/>
            </w:tcBorders>
          </w:tcPr>
          <w:p>
            <w:pPr>
              <w:pStyle w:val="52"/>
              <w:bidi w:val="0"/>
              <w:jc w:val="left"/>
              <w:rPr>
                <w:ins w:id="1105" w:author="China Unicom" w:date="2025-05-09T17:18:16Z"/>
                <w:lang w:eastAsia="zh-CN"/>
              </w:rPr>
            </w:pPr>
            <w:ins w:id="1106" w:author="China Unicom" w:date="2025-05-09T17:18:16Z">
              <w:r>
                <w:rPr>
                  <w:lang w:eastAsia="zh-CN"/>
                </w:rPr>
                <w:t>PRACH configuration index</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1107" w:author="China Unicom" w:date="2025-05-09T17:18:16Z"/>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108" w:author="China Unicom" w:date="2025-05-09T17:18:16Z"/>
                <w:lang w:eastAsia="zh-CN"/>
              </w:rPr>
            </w:pPr>
            <w:ins w:id="1109"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110" w:author="China Unicom" w:date="2025-05-09T17:18:16Z"/>
                <w:lang w:eastAsia="zh-CN"/>
              </w:rPr>
            </w:pPr>
            <w:ins w:id="1111" w:author="China Unicom" w:date="2025-05-09T17:18:16Z">
              <w:r>
                <w:rPr>
                  <w:lang w:eastAsia="zh-CN"/>
                </w:rPr>
                <w:t>102</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112" w:author="China Unicom" w:date="2025-05-09T17:18:16Z"/>
                <w:lang w:eastAsia="zh-CN"/>
              </w:rPr>
            </w:pPr>
            <w:ins w:id="1113" w:author="China Unicom" w:date="2025-05-09T17:18:16Z">
              <w:r>
                <w:rPr>
                  <w:lang w:eastAsia="zh-CN"/>
                </w:rPr>
                <w:t>The detailed configuration is specified in TS 38.211 [6] clause 6.3.3.2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14" w:author="China Unicom" w:date="2025-05-09T17:18:16Z"/>
        </w:trPr>
        <w:tc>
          <w:tcPr>
            <w:tcW w:w="1448" w:type="pct"/>
            <w:gridSpan w:val="2"/>
            <w:tcBorders>
              <w:top w:val="single" w:color="auto" w:sz="4" w:space="0"/>
              <w:left w:val="single" w:color="auto" w:sz="4" w:space="0"/>
              <w:bottom w:val="single" w:color="auto" w:sz="4" w:space="0"/>
              <w:right w:val="single" w:color="auto" w:sz="4" w:space="0"/>
            </w:tcBorders>
          </w:tcPr>
          <w:p>
            <w:pPr>
              <w:pStyle w:val="52"/>
              <w:bidi w:val="0"/>
              <w:jc w:val="left"/>
              <w:rPr>
                <w:ins w:id="1115" w:author="China Unicom" w:date="2025-05-09T17:18:16Z"/>
                <w:lang w:eastAsia="zh-CN"/>
              </w:rPr>
            </w:pPr>
            <w:ins w:id="1116" w:author="China Unicom" w:date="2025-05-09T17:18:16Z">
              <w:r>
                <w:rPr>
                  <w:lang w:eastAsia="zh-CN"/>
                </w:rPr>
                <w:t>rangeToBestCell</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1117" w:author="China Unicom" w:date="2025-05-09T17:18:16Z"/>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118" w:author="China Unicom" w:date="2025-05-09T17:18:16Z"/>
                <w:lang w:eastAsia="zh-CN"/>
              </w:rPr>
            </w:pPr>
            <w:ins w:id="1119"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120" w:author="China Unicom" w:date="2025-05-09T17:18:16Z"/>
                <w:lang w:eastAsia="zh-CN"/>
              </w:rPr>
            </w:pPr>
            <w:ins w:id="1121" w:author="China Unicom" w:date="2025-05-09T17:18:16Z">
              <w:r>
                <w:rPr>
                  <w:lang w:eastAsia="zh-CN"/>
                </w:rPr>
                <w:t>Not configured</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122" w:author="China Unicom" w:date="2025-05-09T17:18: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23" w:author="China Unicom" w:date="2025-05-09T17:18:16Z"/>
        </w:trPr>
        <w:tc>
          <w:tcPr>
            <w:tcW w:w="1448" w:type="pct"/>
            <w:gridSpan w:val="2"/>
            <w:tcBorders>
              <w:top w:val="single" w:color="auto" w:sz="4" w:space="0"/>
              <w:left w:val="single" w:color="auto" w:sz="4" w:space="0"/>
              <w:bottom w:val="single" w:color="auto" w:sz="4" w:space="0"/>
              <w:right w:val="single" w:color="auto" w:sz="4" w:space="0"/>
            </w:tcBorders>
          </w:tcPr>
          <w:p>
            <w:pPr>
              <w:pStyle w:val="52"/>
              <w:bidi w:val="0"/>
              <w:jc w:val="left"/>
              <w:rPr>
                <w:ins w:id="1124" w:author="China Unicom" w:date="2025-05-09T17:18:16Z"/>
                <w:lang w:eastAsia="zh-CN"/>
              </w:rPr>
            </w:pPr>
            <w:ins w:id="1125" w:author="China Unicom" w:date="2025-05-09T17:18:16Z">
              <w:r>
                <w:rPr>
                  <w:lang w:eastAsia="zh-CN"/>
                </w:rPr>
                <w:t>Ephemeris information</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1126" w:author="China Unicom" w:date="2025-05-09T17:18:16Z"/>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127" w:author="China Unicom" w:date="2025-05-09T17:18:16Z"/>
                <w:lang w:eastAsia="zh-CN"/>
              </w:rPr>
            </w:pPr>
            <w:ins w:id="1128"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129" w:author="China Unicom" w:date="2025-05-09T17:18:16Z"/>
                <w:lang w:eastAsia="zh-CN"/>
              </w:rPr>
            </w:pPr>
            <w:ins w:id="1130" w:author="China Unicom" w:date="2025-05-09T17:18:16Z">
              <w:r>
                <w:rPr>
                  <w:lang w:eastAsia="zh-CN"/>
                </w:rPr>
                <w:t>[TBD]</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131" w:author="China Unicom" w:date="2025-05-09T17:18:16Z"/>
                <w:lang w:eastAsia="zh-CN"/>
              </w:rPr>
            </w:pPr>
            <w:ins w:id="1132" w:author="China Unicom" w:date="2025-05-09T17:18:16Z">
              <w:r>
                <w:rPr>
                  <w:lang w:eastAsia="zh-CN"/>
                </w:rPr>
                <w:t>The detailed configuration is specified in SIB19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33" w:author="China Unicom" w:date="2025-05-09T17:18:16Z"/>
        </w:trPr>
        <w:tc>
          <w:tcPr>
            <w:tcW w:w="1448" w:type="pct"/>
            <w:gridSpan w:val="2"/>
            <w:tcBorders>
              <w:top w:val="single" w:color="auto" w:sz="4" w:space="0"/>
              <w:left w:val="single" w:color="auto" w:sz="4" w:space="0"/>
              <w:bottom w:val="single" w:color="auto" w:sz="4" w:space="0"/>
              <w:right w:val="single" w:color="auto" w:sz="4" w:space="0"/>
            </w:tcBorders>
          </w:tcPr>
          <w:p>
            <w:pPr>
              <w:pStyle w:val="52"/>
              <w:bidi w:val="0"/>
              <w:jc w:val="left"/>
              <w:rPr>
                <w:ins w:id="1134" w:author="China Unicom" w:date="2025-05-09T17:18:16Z"/>
              </w:rPr>
            </w:pPr>
            <w:ins w:id="1135" w:author="China Unicom" w:date="2025-05-09T17:18:16Z">
              <w:r>
                <w:rPr>
                  <w:lang w:eastAsia="zh-CN"/>
                </w:rPr>
                <w:t>T1</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1136" w:author="China Unicom" w:date="2025-05-09T17:18:16Z"/>
              </w:rPr>
            </w:pPr>
            <w:ins w:id="1137" w:author="China Unicom" w:date="2025-05-09T17:18:16Z">
              <w:r>
                <w:rPr>
                  <w:lang w:eastAsia="zh-CN"/>
                </w:rPr>
                <w:t>s</w:t>
              </w:r>
            </w:ins>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138" w:author="China Unicom" w:date="2025-05-09T17:18:16Z"/>
                <w:lang w:eastAsia="zh-CN"/>
              </w:rPr>
            </w:pPr>
            <w:ins w:id="1139"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140" w:author="China Unicom" w:date="2025-05-09T17:18:16Z"/>
              </w:rPr>
            </w:pPr>
            <w:ins w:id="1141" w:author="China Unicom" w:date="2025-05-09T17:18:16Z">
              <w:r>
                <w:rPr>
                  <w:lang w:eastAsia="zh-CN"/>
                </w:rPr>
                <w:t>&gt;7</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142" w:author="China Unicom" w:date="2025-05-09T17:18:16Z"/>
              </w:rPr>
            </w:pPr>
            <w:ins w:id="1143" w:author="China Unicom" w:date="2025-05-09T17:18:16Z">
              <w:r>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44" w:author="China Unicom" w:date="2025-05-09T17:18:16Z"/>
        </w:trPr>
        <w:tc>
          <w:tcPr>
            <w:tcW w:w="1448" w:type="pct"/>
            <w:gridSpan w:val="2"/>
            <w:tcBorders>
              <w:top w:val="single" w:color="auto" w:sz="4" w:space="0"/>
              <w:left w:val="single" w:color="auto" w:sz="4" w:space="0"/>
              <w:bottom w:val="single" w:color="auto" w:sz="4" w:space="0"/>
              <w:right w:val="single" w:color="auto" w:sz="4" w:space="0"/>
            </w:tcBorders>
          </w:tcPr>
          <w:p>
            <w:pPr>
              <w:pStyle w:val="52"/>
              <w:bidi w:val="0"/>
              <w:jc w:val="left"/>
              <w:rPr>
                <w:ins w:id="1145" w:author="China Unicom" w:date="2025-05-09T17:18:16Z"/>
              </w:rPr>
            </w:pPr>
            <w:ins w:id="1146" w:author="China Unicom" w:date="2025-05-09T17:18:16Z">
              <w:r>
                <w:rPr/>
                <w:t>T</w:t>
              </w:r>
            </w:ins>
            <w:ins w:id="1147" w:author="China Unicom" w:date="2025-05-09T17:18:16Z">
              <w:r>
                <w:rPr>
                  <w:lang w:eastAsia="zh-CN"/>
                </w:rPr>
                <w:t>2</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1148" w:author="China Unicom" w:date="2025-05-09T17:18:16Z"/>
              </w:rPr>
            </w:pPr>
            <w:ins w:id="1149" w:author="China Unicom" w:date="2025-05-09T17:18:16Z">
              <w:r>
                <w:rPr/>
                <w:t>s</w:t>
              </w:r>
            </w:ins>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150" w:author="China Unicom" w:date="2025-05-09T17:18:16Z"/>
                <w:lang w:eastAsia="zh-CN"/>
              </w:rPr>
            </w:pPr>
            <w:ins w:id="1151"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152" w:author="China Unicom" w:date="2025-05-09T17:18:16Z"/>
              </w:rPr>
            </w:pPr>
            <w:ins w:id="1153" w:author="China Unicom" w:date="2025-05-09T17:18:16Z">
              <w:r>
                <w:rPr>
                  <w:lang w:eastAsia="zh-CN"/>
                </w:rPr>
                <w:t>40</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154" w:author="China Unicom" w:date="2025-05-09T17:18:16Z"/>
              </w:rPr>
            </w:pPr>
            <w:ins w:id="1155" w:author="China Unicom" w:date="2025-05-09T17:18:16Z">
              <w:r>
                <w:rPr/>
                <w:t>T</w:t>
              </w:r>
            </w:ins>
            <w:ins w:id="1156" w:author="China Unicom" w:date="2025-05-09T17:18:16Z">
              <w:r>
                <w:rPr>
                  <w:lang w:eastAsia="zh-CN"/>
                </w:rPr>
                <w:t>2</w:t>
              </w:r>
            </w:ins>
            <w:ins w:id="1157" w:author="China Unicom" w:date="2025-05-09T17:18:16Z">
              <w:r>
                <w:rPr/>
                <w:t xml:space="preserve"> needs to be defined so that cell re-selection reaction time is taken into account.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58" w:author="China Unicom" w:date="2025-05-09T17:18:16Z"/>
        </w:trPr>
        <w:tc>
          <w:tcPr>
            <w:tcW w:w="1448" w:type="pct"/>
            <w:gridSpan w:val="2"/>
            <w:tcBorders>
              <w:top w:val="single" w:color="auto" w:sz="4" w:space="0"/>
              <w:left w:val="single" w:color="auto" w:sz="4" w:space="0"/>
              <w:bottom w:val="single" w:color="auto" w:sz="4" w:space="0"/>
              <w:right w:val="single" w:color="auto" w:sz="4" w:space="0"/>
            </w:tcBorders>
          </w:tcPr>
          <w:p>
            <w:pPr>
              <w:pStyle w:val="52"/>
              <w:bidi w:val="0"/>
              <w:jc w:val="left"/>
              <w:rPr>
                <w:ins w:id="1159" w:author="China Unicom" w:date="2025-05-09T17:18:16Z"/>
              </w:rPr>
            </w:pPr>
            <w:ins w:id="1160" w:author="China Unicom" w:date="2025-05-09T17:18:16Z">
              <w:r>
                <w:rPr/>
                <w:t>T</w:t>
              </w:r>
            </w:ins>
            <w:ins w:id="1161" w:author="China Unicom" w:date="2025-05-09T17:18:16Z">
              <w:r>
                <w:rPr>
                  <w:lang w:eastAsia="zh-CN"/>
                </w:rPr>
                <w:t>3</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1162" w:author="China Unicom" w:date="2025-05-09T17:18:16Z"/>
              </w:rPr>
            </w:pPr>
            <w:ins w:id="1163" w:author="China Unicom" w:date="2025-05-09T17:18:16Z">
              <w:r>
                <w:rPr/>
                <w:t>s</w:t>
              </w:r>
            </w:ins>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164" w:author="China Unicom" w:date="2025-05-09T17:18:16Z"/>
              </w:rPr>
            </w:pPr>
            <w:ins w:id="1165"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166" w:author="China Unicom" w:date="2025-05-09T17:18:16Z"/>
              </w:rPr>
            </w:pPr>
            <w:ins w:id="1167" w:author="China Unicom" w:date="2025-05-09T17:18:16Z">
              <w:r>
                <w:rPr/>
                <w:t>15</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168" w:author="China Unicom" w:date="2025-05-09T17:18:16Z"/>
              </w:rPr>
            </w:pPr>
            <w:ins w:id="1169" w:author="China Unicom" w:date="2025-05-09T17:18:16Z">
              <w:r>
                <w:rPr/>
                <w:t>T</w:t>
              </w:r>
            </w:ins>
            <w:ins w:id="1170" w:author="China Unicom" w:date="2025-05-09T17:18:16Z">
              <w:r>
                <w:rPr>
                  <w:lang w:eastAsia="zh-CN"/>
                </w:rPr>
                <w:t>3</w:t>
              </w:r>
            </w:ins>
            <w:ins w:id="1171" w:author="China Unicom" w:date="2025-05-09T17:18:16Z">
              <w:r>
                <w:rPr/>
                <w:t xml:space="preserve"> needs to be defined so that cell re-selection reaction time is taken into account.</w:t>
              </w:r>
            </w:ins>
          </w:p>
        </w:tc>
      </w:tr>
    </w:tbl>
    <w:p>
      <w:pPr>
        <w:pStyle w:val="75"/>
        <w:rPr>
          <w:ins w:id="1172" w:author="China Unicom" w:date="2025-05-09T17:18:16Z"/>
          <w:rFonts w:hint="eastAsia"/>
          <w:i w:val="0"/>
          <w:iCs w:val="0"/>
          <w:lang w:val="en-US" w:eastAsia="zh-CN"/>
        </w:rPr>
      </w:pPr>
    </w:p>
    <w:p>
      <w:pPr>
        <w:pStyle w:val="8"/>
        <w:rPr>
          <w:ins w:id="1173" w:author="China Unicom" w:date="2025-05-09T17:18:16Z"/>
        </w:rPr>
      </w:pPr>
      <w:ins w:id="1174" w:author="China Unicom" w:date="2025-05-09T17:18:16Z">
        <w:bookmarkStart w:id="1" w:name="MCCQCTEMPBM_00000062"/>
        <w:r>
          <w:rPr>
            <w:b w:val="0"/>
            <w:bCs/>
            <w:lang w:val="en-GB" w:eastAsia="en-US"/>
          </w:rPr>
          <w:t>14.1.</w:t>
        </w:r>
      </w:ins>
      <w:ins w:id="1175" w:author="China Unicom" w:date="2025-05-09T17:18:16Z">
        <w:r>
          <w:rPr>
            <w:rFonts w:hint="eastAsia"/>
            <w:b w:val="0"/>
            <w:bCs/>
            <w:lang w:val="en-US" w:eastAsia="zh-CN"/>
          </w:rPr>
          <w:t>12</w:t>
        </w:r>
      </w:ins>
      <w:ins w:id="1176" w:author="China Unicom" w:date="2025-05-09T17:18:16Z">
        <w:r>
          <w:rPr>
            <w:b w:val="0"/>
            <w:bCs/>
            <w:lang w:val="en-GB" w:eastAsia="en-US"/>
          </w:rPr>
          <w:t>.4.</w:t>
        </w:r>
      </w:ins>
      <w:ins w:id="1177" w:author="China Unicom" w:date="2025-05-09T17:18:16Z">
        <w:r>
          <w:rPr>
            <w:rFonts w:hint="eastAsia" w:eastAsia="宋体"/>
            <w:b w:val="0"/>
            <w:bCs/>
            <w:lang w:val="en-US" w:eastAsia="zh-CN"/>
          </w:rPr>
          <w:t>2</w:t>
        </w:r>
      </w:ins>
      <w:ins w:id="1178" w:author="China Unicom" w:date="2025-05-09T17:18:16Z">
        <w:r>
          <w:rPr/>
          <w:tab/>
        </w:r>
      </w:ins>
      <w:ins w:id="1179" w:author="China Unicom" w:date="2025-05-09T17:18:16Z">
        <w:r>
          <w:rPr/>
          <w:t xml:space="preserve">Test </w:t>
        </w:r>
      </w:ins>
      <w:ins w:id="1180" w:author="China Unicom" w:date="2025-05-09T17:18:16Z">
        <w:r>
          <w:rPr>
            <w:lang w:eastAsia="zh-CN"/>
          </w:rPr>
          <w:t>procedure</w:t>
        </w:r>
      </w:ins>
    </w:p>
    <w:p>
      <w:pPr>
        <w:pStyle w:val="75"/>
        <w:numPr>
          <w:ilvl w:val="0"/>
          <w:numId w:val="2"/>
        </w:numPr>
        <w:ind w:left="425" w:leftChars="0" w:hanging="425" w:firstLineChars="0"/>
        <w:rPr>
          <w:ins w:id="1181" w:author="China Unicom" w:date="2025-05-09T20:43:24Z"/>
          <w:rFonts w:eastAsia="??"/>
        </w:rPr>
      </w:pPr>
      <w:ins w:id="1182" w:author="China Unicom" w:date="2025-05-09T20:43:24Z">
        <w:r>
          <w:rPr>
            <w:rFonts w:eastAsia="??"/>
          </w:rPr>
          <w:t>Ensure the UE is in [state RRC_IDLE with generic procedure parameters Connectivity NR and Test Mode On according to TS 38.508-1 [14] clause 4.5]. Cell 1 is an active cell and Cell 2 is powered off.</w:t>
        </w:r>
      </w:ins>
    </w:p>
    <w:p>
      <w:pPr>
        <w:pStyle w:val="75"/>
        <w:numPr>
          <w:ilvl w:val="0"/>
          <w:numId w:val="2"/>
        </w:numPr>
        <w:ind w:left="425" w:leftChars="0" w:hanging="425" w:firstLineChars="0"/>
        <w:rPr>
          <w:ins w:id="1183" w:author="China Unicom" w:date="2025-05-09T20:43:24Z"/>
        </w:rPr>
      </w:pPr>
      <w:ins w:id="1184" w:author="China Unicom" w:date="2025-05-09T20:43:24Z">
        <w:r>
          <w:rPr/>
          <w:t>Set the parameters according to T1 in Table 14.1.</w:t>
        </w:r>
      </w:ins>
      <w:ins w:id="1185" w:author="China Unicom" w:date="2025-05-09T20:43:24Z">
        <w:r>
          <w:rPr>
            <w:rFonts w:hint="eastAsia" w:eastAsia="宋体"/>
            <w:lang w:val="en-US" w:eastAsia="zh-CN"/>
          </w:rPr>
          <w:t>12</w:t>
        </w:r>
      </w:ins>
      <w:ins w:id="1186" w:author="China Unicom" w:date="2025-05-09T20:43:24Z">
        <w:r>
          <w:rPr/>
          <w:t>.5-1. Propagation conditions are set according to Annex C clause C.2.2. T1 starts.</w:t>
        </w:r>
      </w:ins>
    </w:p>
    <w:p>
      <w:pPr>
        <w:pStyle w:val="75"/>
        <w:numPr>
          <w:ilvl w:val="0"/>
          <w:numId w:val="2"/>
        </w:numPr>
        <w:ind w:left="425" w:leftChars="0" w:hanging="425" w:firstLineChars="0"/>
        <w:rPr>
          <w:ins w:id="1187" w:author="China Unicom" w:date="2025-05-09T20:43:24Z"/>
        </w:rPr>
      </w:pPr>
      <w:ins w:id="1188" w:author="China Unicom" w:date="2025-05-09T20:43:24Z">
        <w:r>
          <w:rPr/>
          <w:t>During T1, Cell 2 shall be powered off and set Cell 2 physical cell identity = ((current Cell 2 physical cell identity + 1) mod 1008) for this iteration of the test procedure loop.</w:t>
        </w:r>
      </w:ins>
    </w:p>
    <w:p>
      <w:pPr>
        <w:pStyle w:val="75"/>
        <w:numPr>
          <w:ilvl w:val="0"/>
          <w:numId w:val="2"/>
        </w:numPr>
        <w:ind w:left="425" w:leftChars="0" w:hanging="425" w:firstLineChars="0"/>
        <w:rPr>
          <w:ins w:id="1189" w:author="China Unicom" w:date="2025-05-09T20:43:24Z"/>
        </w:rPr>
      </w:pPr>
      <w:ins w:id="1190" w:author="China Unicom" w:date="2025-05-09T20:43:24Z">
        <w:r>
          <w:rPr/>
          <w:t>When T1 expires, the SS shall switch the power setting from T1 to T2 as specified in Table 14.1.</w:t>
        </w:r>
      </w:ins>
      <w:ins w:id="1191" w:author="China Unicom" w:date="2025-05-09T20:43:24Z">
        <w:r>
          <w:rPr>
            <w:rFonts w:hint="eastAsia" w:eastAsia="宋体"/>
            <w:lang w:val="en-US" w:eastAsia="zh-CN"/>
          </w:rPr>
          <w:t>12</w:t>
        </w:r>
      </w:ins>
      <w:ins w:id="1192" w:author="China Unicom" w:date="2025-05-09T20:43:24Z">
        <w:r>
          <w:rPr/>
          <w:t>.5-1. T2 starts.</w:t>
        </w:r>
      </w:ins>
    </w:p>
    <w:p>
      <w:pPr>
        <w:pStyle w:val="75"/>
        <w:numPr>
          <w:ilvl w:val="0"/>
          <w:numId w:val="2"/>
        </w:numPr>
        <w:ind w:left="425" w:leftChars="0" w:hanging="425" w:firstLineChars="0"/>
        <w:rPr>
          <w:ins w:id="1193" w:author="China Unicom" w:date="2025-05-09T20:43:24Z"/>
          <w:highlight w:val="none"/>
        </w:rPr>
      </w:pPr>
      <w:ins w:id="1194" w:author="China Unicom" w:date="2025-05-09T20:43:24Z">
        <w:r>
          <w:rPr/>
          <w:t xml:space="preserve">The SS waits for random access requests information from the UE to perform cell re-selection to a newly </w:t>
        </w:r>
      </w:ins>
      <w:ins w:id="1195" w:author="China Unicom" w:date="2025-05-09T20:43:24Z">
        <w:r>
          <w:rPr>
            <w:highlight w:val="none"/>
          </w:rPr>
          <w:t xml:space="preserve">detectable cell, Cell </w:t>
        </w:r>
      </w:ins>
      <w:ins w:id="1196" w:author="China Unicom" w:date="2025-05-09T20:43:24Z">
        <w:r>
          <w:rPr>
            <w:rFonts w:hint="eastAsia" w:eastAsia="宋体"/>
            <w:highlight w:val="none"/>
            <w:lang w:val="en-US" w:eastAsia="zh-CN"/>
          </w:rPr>
          <w:t>2</w:t>
        </w:r>
      </w:ins>
      <w:ins w:id="1197" w:author="China Unicom" w:date="2025-05-09T20:43:24Z">
        <w:r>
          <w:rPr>
            <w:highlight w:val="none"/>
          </w:rPr>
          <w:t>.</w:t>
        </w:r>
      </w:ins>
    </w:p>
    <w:p>
      <w:pPr>
        <w:pStyle w:val="75"/>
        <w:numPr>
          <w:ilvl w:val="0"/>
          <w:numId w:val="2"/>
        </w:numPr>
        <w:ind w:left="425" w:leftChars="0" w:hanging="425" w:firstLineChars="0"/>
        <w:rPr>
          <w:ins w:id="1198" w:author="China Unicom" w:date="2025-05-09T20:43:24Z"/>
          <w:highlight w:val="none"/>
        </w:rPr>
      </w:pPr>
      <w:ins w:id="1199" w:author="China Unicom" w:date="2025-05-09T20:43:24Z">
        <w:r>
          <w:rPr>
            <w:highlight w:val="none"/>
          </w:rPr>
          <w:t xml:space="preserve">If the UE responds on Cell </w:t>
        </w:r>
      </w:ins>
      <w:ins w:id="1200" w:author="China Unicom" w:date="2025-05-09T20:43:24Z">
        <w:r>
          <w:rPr>
            <w:rFonts w:hint="eastAsia" w:eastAsia="宋体"/>
            <w:highlight w:val="none"/>
            <w:lang w:val="en-US" w:eastAsia="zh-CN"/>
          </w:rPr>
          <w:t>2</w:t>
        </w:r>
      </w:ins>
      <w:ins w:id="1201" w:author="China Unicom" w:date="2025-05-09T20:43:24Z">
        <w:r>
          <w:rPr>
            <w:highlight w:val="none"/>
          </w:rPr>
          <w:t xml:space="preserve"> during time duration T</w:t>
        </w:r>
      </w:ins>
      <w:ins w:id="1202" w:author="China Unicom" w:date="2025-05-09T20:43:24Z">
        <w:r>
          <w:rPr>
            <w:color w:val="C0504D" w:themeColor="accent2"/>
            <w:highlight w:val="none"/>
            <w14:textFill>
              <w14:solidFill>
                <w14:schemeClr w14:val="accent2"/>
              </w14:solidFill>
            </w14:textFill>
          </w:rPr>
          <w:t>2 within</w:t>
        </w:r>
      </w:ins>
      <w:ins w:id="1203" w:author="China Unicom" w:date="2025-05-09T20:43:41Z">
        <w:r>
          <w:rPr>
            <w:rFonts w:hint="eastAsia" w:eastAsia="宋体"/>
            <w:color w:val="C0504D" w:themeColor="accent2"/>
            <w:highlight w:val="none"/>
            <w:lang w:val="en-US" w:eastAsia="zh-CN"/>
            <w14:textFill>
              <w14:solidFill>
                <w14:schemeClr w14:val="accent2"/>
              </w14:solidFill>
            </w14:textFill>
          </w:rPr>
          <w:t xml:space="preserve"> </w:t>
        </w:r>
      </w:ins>
      <w:ins w:id="1204" w:author="China Unicom" w:date="2025-05-09T20:43:42Z">
        <w:r>
          <w:rPr>
            <w:rFonts w:hint="eastAsia" w:eastAsia="宋体"/>
            <w:color w:val="C0504D" w:themeColor="accent2"/>
            <w:highlight w:val="none"/>
            <w:lang w:val="en-US" w:eastAsia="zh-CN"/>
            <w14:textFill>
              <w14:solidFill>
                <w14:schemeClr w14:val="accent2"/>
              </w14:solidFill>
            </w14:textFill>
          </w:rPr>
          <w:t>6</w:t>
        </w:r>
      </w:ins>
      <w:ins w:id="1205" w:author="China Unicom" w:date="2025-05-09T20:43:43Z">
        <w:r>
          <w:rPr>
            <w:rFonts w:hint="eastAsia" w:eastAsia="宋体"/>
            <w:color w:val="C0504D" w:themeColor="accent2"/>
            <w:highlight w:val="none"/>
            <w:lang w:val="en-US" w:eastAsia="zh-CN"/>
            <w14:textFill>
              <w14:solidFill>
                <w14:schemeClr w14:val="accent2"/>
              </w14:solidFill>
            </w14:textFill>
          </w:rPr>
          <w:t>8</w:t>
        </w:r>
      </w:ins>
      <w:ins w:id="1206" w:author="China Unicom" w:date="2025-05-09T20:43:24Z">
        <w:r>
          <w:rPr>
            <w:color w:val="C0504D" w:themeColor="accent2"/>
            <w:highlight w:val="none"/>
            <w14:textFill>
              <w14:solidFill>
                <w14:schemeClr w14:val="accent2"/>
              </w14:solidFill>
            </w14:textFill>
          </w:rPr>
          <w:t xml:space="preserve"> s</w:t>
        </w:r>
      </w:ins>
      <w:ins w:id="1207" w:author="China Unicom" w:date="2025-05-09T20:43:24Z">
        <w:r>
          <w:rPr>
            <w:highlight w:val="none"/>
          </w:rPr>
          <w:t xml:space="preserve">econds from the beginning of time period T2, then count a success for the event “Re-select newly detected Cell </w:t>
        </w:r>
      </w:ins>
      <w:ins w:id="1208" w:author="China Unicom" w:date="2025-05-09T20:43:24Z">
        <w:r>
          <w:rPr>
            <w:rFonts w:hint="eastAsia" w:eastAsia="宋体"/>
            <w:highlight w:val="none"/>
            <w:lang w:val="en-US" w:eastAsia="zh-CN"/>
          </w:rPr>
          <w:t>2</w:t>
        </w:r>
      </w:ins>
      <w:ins w:id="1209" w:author="China Unicom" w:date="2025-05-09T20:43:24Z">
        <w:r>
          <w:rPr>
            <w:highlight w:val="none"/>
          </w:rPr>
          <w:t xml:space="preserve">”. Otherwise, count a fail for the event “Re-select newly detected Cell </w:t>
        </w:r>
      </w:ins>
      <w:ins w:id="1210" w:author="China Unicom" w:date="2025-05-09T20:43:24Z">
        <w:r>
          <w:rPr>
            <w:rFonts w:hint="eastAsia" w:eastAsia="宋体"/>
            <w:highlight w:val="none"/>
            <w:lang w:val="en-US" w:eastAsia="zh-CN"/>
          </w:rPr>
          <w:t>2</w:t>
        </w:r>
      </w:ins>
      <w:ins w:id="1211" w:author="China Unicom" w:date="2025-05-09T20:43:24Z">
        <w:r>
          <w:rPr>
            <w:highlight w:val="none"/>
          </w:rPr>
          <w:t>”.</w:t>
        </w:r>
      </w:ins>
    </w:p>
    <w:p>
      <w:pPr>
        <w:pStyle w:val="75"/>
        <w:numPr>
          <w:ilvl w:val="0"/>
          <w:numId w:val="2"/>
        </w:numPr>
        <w:ind w:left="425" w:leftChars="0" w:hanging="425" w:firstLineChars="0"/>
        <w:rPr>
          <w:ins w:id="1212" w:author="China Unicom" w:date="2025-05-09T20:43:24Z"/>
        </w:rPr>
      </w:pPr>
      <w:ins w:id="1213" w:author="China Unicom" w:date="2025-05-09T20:43:24Z">
        <w:r>
          <w:rPr/>
          <w:t xml:space="preserve">If the UE has re-selected Cell </w:t>
        </w:r>
      </w:ins>
      <w:ins w:id="1214" w:author="China Unicom" w:date="2025-05-09T20:43:24Z">
        <w:r>
          <w:rPr>
            <w:rFonts w:hint="eastAsia" w:eastAsia="宋体"/>
            <w:lang w:val="en-US" w:eastAsia="zh-CN"/>
          </w:rPr>
          <w:t>2</w:t>
        </w:r>
      </w:ins>
      <w:ins w:id="1215" w:author="China Unicom" w:date="2025-05-09T20:43:24Z">
        <w:r>
          <w:rPr/>
          <w:t xml:space="preserve"> within T2, after the re-selection or when T2 expires, continue with step 7a.</w:t>
        </w:r>
      </w:ins>
      <w:ins w:id="1216" w:author="China Unicom" w:date="2025-05-09T20:43:24Z">
        <w:r>
          <w:rPr>
            <w:rFonts w:hint="eastAsia"/>
            <w:lang w:val="en-US" w:eastAsia="zh-CN"/>
          </w:rPr>
          <w:t xml:space="preserve"> </w:t>
        </w:r>
      </w:ins>
      <w:ins w:id="1217" w:author="China Unicom" w:date="2025-05-09T20:43:24Z">
        <w:r>
          <w:rPr/>
          <w:t xml:space="preserve">Otherwise, if T2 expires and the UE has not yet re-selected Cell </w:t>
        </w:r>
      </w:ins>
      <w:ins w:id="1218" w:author="China Unicom" w:date="2025-05-09T20:43:24Z">
        <w:r>
          <w:rPr>
            <w:rFonts w:hint="eastAsia" w:eastAsia="宋体"/>
            <w:lang w:val="en-US" w:eastAsia="zh-CN"/>
          </w:rPr>
          <w:t>2</w:t>
        </w:r>
      </w:ins>
      <w:ins w:id="1219" w:author="China Unicom" w:date="2025-05-09T20:43:24Z">
        <w:r>
          <w:rPr/>
          <w:t>, the TE shall switch off and on the UE and skip to step 11.</w:t>
        </w:r>
      </w:ins>
    </w:p>
    <w:p>
      <w:pPr>
        <w:pStyle w:val="75"/>
        <w:numPr>
          <w:ilvl w:val="0"/>
          <w:numId w:val="0"/>
        </w:numPr>
        <w:ind w:left="400" w:leftChars="0" w:hanging="400" w:hangingChars="200"/>
        <w:rPr>
          <w:ins w:id="1220" w:author="China Unicom" w:date="2025-05-09T20:43:24Z"/>
        </w:rPr>
      </w:pPr>
      <w:ins w:id="1221" w:author="China Unicom" w:date="2025-05-09T20:43:24Z">
        <w:r>
          <w:rPr/>
          <w:t>7a</w:t>
        </w:r>
      </w:ins>
      <w:ins w:id="1222" w:author="China Unicom" w:date="2025-05-09T20:43:24Z">
        <w:r>
          <w:rPr>
            <w:rFonts w:hint="eastAsia" w:eastAsia="宋体"/>
            <w:lang w:val="en-US" w:eastAsia="zh-CN"/>
          </w:rPr>
          <w:t>.</w:t>
        </w:r>
      </w:ins>
      <w:ins w:id="1223" w:author="China Unicom" w:date="2025-05-09T20:43:24Z">
        <w:r>
          <w:rPr/>
          <w:tab/>
        </w:r>
      </w:ins>
      <w:ins w:id="1224" w:author="China Unicom" w:date="2025-05-09T20:43:24Z">
        <w:r>
          <w:rPr/>
          <w:t>The SS shall send an RRCConnectionRelease message to ensure that the UE is in state RRC_IDLE on Cell 2.</w:t>
        </w:r>
      </w:ins>
    </w:p>
    <w:p>
      <w:pPr>
        <w:pStyle w:val="75"/>
        <w:numPr>
          <w:ilvl w:val="0"/>
          <w:numId w:val="2"/>
        </w:numPr>
        <w:ind w:left="425" w:leftChars="0" w:hanging="425" w:firstLineChars="0"/>
        <w:rPr>
          <w:ins w:id="1225" w:author="China Unicom" w:date="2025-05-09T21:03:29Z"/>
          <w:i w:val="0"/>
          <w:iCs w:val="0"/>
        </w:rPr>
      </w:pPr>
      <w:ins w:id="1226" w:author="China Unicom" w:date="2025-05-09T20:43:24Z">
        <w:r>
          <w:rPr>
            <w:i w:val="0"/>
            <w:iCs w:val="0"/>
          </w:rPr>
          <w:t>When T2 expires, the SS shall switch the power setting from T2 to T3 as specified in Table 14.1.</w:t>
        </w:r>
      </w:ins>
      <w:ins w:id="1227" w:author="China Unicom" w:date="2025-05-09T20:43:24Z">
        <w:r>
          <w:rPr>
            <w:rFonts w:hint="eastAsia" w:eastAsia="宋体"/>
            <w:i w:val="0"/>
            <w:iCs w:val="0"/>
            <w:lang w:val="en-US" w:eastAsia="zh-CN"/>
          </w:rPr>
          <w:t>12</w:t>
        </w:r>
      </w:ins>
      <w:ins w:id="1228" w:author="China Unicom" w:date="2025-05-09T20:43:24Z">
        <w:r>
          <w:rPr>
            <w:i w:val="0"/>
            <w:iCs w:val="0"/>
          </w:rPr>
          <w:t>.5-1. T3 starts.</w:t>
        </w:r>
      </w:ins>
    </w:p>
    <w:p>
      <w:pPr>
        <w:pStyle w:val="75"/>
        <w:numPr>
          <w:ilvl w:val="0"/>
          <w:numId w:val="2"/>
        </w:numPr>
        <w:ind w:left="425" w:leftChars="0" w:hanging="425" w:firstLineChars="0"/>
        <w:rPr>
          <w:ins w:id="1229" w:author="China Unicom" w:date="2025-05-09T20:43:24Z"/>
          <w:i w:val="0"/>
          <w:iCs w:val="0"/>
        </w:rPr>
      </w:pPr>
      <w:ins w:id="1230" w:author="China Unicom" w:date="2025-05-09T21:03:48Z">
        <w:r>
          <w:rPr>
            <w:rFonts w:hint="eastAsia"/>
          </w:rPr>
          <w:t>10.The SS waits for random access requests information from the UE to perform cell re-selection to a higher priority cell, Cell 2.</w:t>
        </w:r>
      </w:ins>
    </w:p>
    <w:p>
      <w:pPr>
        <w:pStyle w:val="75"/>
        <w:numPr>
          <w:ilvl w:val="0"/>
          <w:numId w:val="2"/>
        </w:numPr>
        <w:ind w:left="425" w:leftChars="0" w:hanging="425" w:firstLineChars="0"/>
        <w:rPr>
          <w:ins w:id="1231" w:author="China Unicom" w:date="2025-05-09T20:43:24Z"/>
          <w:i w:val="0"/>
          <w:iCs w:val="0"/>
        </w:rPr>
      </w:pPr>
      <w:ins w:id="1232" w:author="China Unicom" w:date="2025-05-09T20:43:24Z">
        <w:r>
          <w:rPr>
            <w:i w:val="0"/>
            <w:iCs w:val="0"/>
          </w:rPr>
          <w:t xml:space="preserve">If the UE has re-selected Cell </w:t>
        </w:r>
      </w:ins>
      <w:ins w:id="1233" w:author="China Unicom" w:date="2025-05-09T20:43:24Z">
        <w:r>
          <w:rPr>
            <w:rFonts w:hint="eastAsia" w:eastAsia="宋体"/>
            <w:i w:val="0"/>
            <w:iCs w:val="0"/>
            <w:lang w:val="en-US" w:eastAsia="zh-CN"/>
          </w:rPr>
          <w:t>2</w:t>
        </w:r>
      </w:ins>
      <w:ins w:id="1234" w:author="China Unicom" w:date="2025-05-09T20:43:24Z">
        <w:r>
          <w:rPr>
            <w:i w:val="0"/>
            <w:iCs w:val="0"/>
          </w:rPr>
          <w:t xml:space="preserve"> within T3, after the re-selection or when T3 expires, continue with step 10a.</w:t>
        </w:r>
      </w:ins>
      <w:ins w:id="1235" w:author="China Unicom" w:date="2025-05-09T20:43:24Z">
        <w:r>
          <w:rPr>
            <w:rFonts w:hint="eastAsia" w:eastAsia="宋体"/>
            <w:i w:val="0"/>
            <w:iCs w:val="0"/>
            <w:lang w:val="en-US" w:eastAsia="zh-CN"/>
          </w:rPr>
          <w:t xml:space="preserve"> </w:t>
        </w:r>
      </w:ins>
      <w:ins w:id="1236" w:author="China Unicom" w:date="2025-05-09T20:43:24Z">
        <w:r>
          <w:rPr>
            <w:i w:val="0"/>
            <w:iCs w:val="0"/>
          </w:rPr>
          <w:t xml:space="preserve">Otherwise, if T3 expires and the UE has not yet re-selected Cell </w:t>
        </w:r>
      </w:ins>
      <w:ins w:id="1237" w:author="China Unicom" w:date="2025-05-09T20:43:24Z">
        <w:r>
          <w:rPr>
            <w:rFonts w:hint="eastAsia" w:eastAsia="宋体"/>
            <w:i w:val="0"/>
            <w:iCs w:val="0"/>
            <w:lang w:val="en-US" w:eastAsia="zh-CN"/>
          </w:rPr>
          <w:t>2</w:t>
        </w:r>
      </w:ins>
      <w:ins w:id="1238" w:author="China Unicom" w:date="2025-05-09T20:43:24Z">
        <w:r>
          <w:rPr>
            <w:i w:val="0"/>
            <w:iCs w:val="0"/>
          </w:rPr>
          <w:t>, the TE shall switch off and on the UE and skip to step 11.</w:t>
        </w:r>
      </w:ins>
    </w:p>
    <w:p>
      <w:pPr>
        <w:pStyle w:val="75"/>
        <w:numPr>
          <w:ilvl w:val="0"/>
          <w:numId w:val="0"/>
        </w:numPr>
        <w:ind w:leftChars="0"/>
        <w:rPr>
          <w:ins w:id="1239" w:author="China Unicom" w:date="2025-05-09T20:43:24Z"/>
          <w:i w:val="0"/>
          <w:iCs w:val="0"/>
        </w:rPr>
      </w:pPr>
      <w:ins w:id="1240" w:author="China Unicom" w:date="2025-05-09T20:43:24Z">
        <w:r>
          <w:rPr>
            <w:i w:val="0"/>
            <w:iCs w:val="0"/>
          </w:rPr>
          <w:t>10a. The SS shall send an RRC</w:t>
        </w:r>
      </w:ins>
      <w:ins w:id="1241" w:author="China Unicom" w:date="2025-05-09T20:43:24Z">
        <w:r>
          <w:rPr>
            <w:rFonts w:hint="eastAsia" w:eastAsia="宋体"/>
            <w:i w:val="0"/>
            <w:iCs w:val="0"/>
            <w:lang w:val="en-US" w:eastAsia="zh-CN"/>
          </w:rPr>
          <w:t xml:space="preserve"> </w:t>
        </w:r>
      </w:ins>
      <w:ins w:id="1242" w:author="China Unicom" w:date="2025-05-09T20:43:24Z">
        <w:r>
          <w:rPr>
            <w:i w:val="0"/>
            <w:iCs w:val="0"/>
          </w:rPr>
          <w:t xml:space="preserve">Release message to ensure that the UE is in state RRC_IDLE on Cell </w:t>
        </w:r>
      </w:ins>
      <w:ins w:id="1243" w:author="China Unicom" w:date="2025-05-09T20:43:24Z">
        <w:r>
          <w:rPr>
            <w:rFonts w:hint="eastAsia" w:eastAsia="宋体"/>
            <w:i w:val="0"/>
            <w:iCs w:val="0"/>
            <w:lang w:val="en-US" w:eastAsia="zh-CN"/>
          </w:rPr>
          <w:t>2</w:t>
        </w:r>
      </w:ins>
      <w:ins w:id="1244" w:author="China Unicom" w:date="2025-05-09T20:43:24Z">
        <w:r>
          <w:rPr>
            <w:i w:val="0"/>
            <w:iCs w:val="0"/>
          </w:rPr>
          <w:t>.</w:t>
        </w:r>
      </w:ins>
    </w:p>
    <w:p>
      <w:pPr>
        <w:pStyle w:val="75"/>
        <w:numPr>
          <w:ilvl w:val="0"/>
          <w:numId w:val="0"/>
        </w:numPr>
        <w:ind w:left="400" w:leftChars="0" w:hanging="400" w:hangingChars="200"/>
        <w:rPr>
          <w:ins w:id="1245" w:author="China Unicom" w:date="2025-05-09T20:43:24Z"/>
          <w:i w:val="0"/>
          <w:iCs w:val="0"/>
        </w:rPr>
      </w:pPr>
      <w:ins w:id="1246" w:author="China Unicom" w:date="2025-05-09T20:43:24Z">
        <w:r>
          <w:rPr>
            <w:i w:val="0"/>
            <w:iCs w:val="0"/>
          </w:rPr>
          <w:t>11.</w:t>
        </w:r>
      </w:ins>
      <w:ins w:id="1247" w:author="China Unicom" w:date="2025-05-09T20:43:24Z">
        <w:r>
          <w:rPr>
            <w:i w:val="0"/>
            <w:iCs w:val="0"/>
          </w:rPr>
          <w:tab/>
        </w:r>
      </w:ins>
      <w:ins w:id="1248" w:author="China Unicom" w:date="2025-05-09T20:43:24Z">
        <w:r>
          <w:rPr>
            <w:i w:val="0"/>
            <w:iCs w:val="0"/>
          </w:rPr>
          <w:t>Ensure the UE is in state RRC_IDLE with generic procedure parameters connectivity NR according to TS 38.508-1 [14] clause 4.5.</w:t>
        </w:r>
      </w:ins>
    </w:p>
    <w:p>
      <w:pPr>
        <w:pStyle w:val="75"/>
        <w:numPr>
          <w:ilvl w:val="0"/>
          <w:numId w:val="0"/>
        </w:numPr>
        <w:ind w:leftChars="0"/>
        <w:rPr>
          <w:ins w:id="1249" w:author="China Unicom" w:date="2025-05-09T20:43:24Z"/>
          <w:i w:val="0"/>
          <w:iCs w:val="0"/>
        </w:rPr>
      </w:pPr>
      <w:ins w:id="1250" w:author="China Unicom" w:date="2025-05-09T20:43:24Z">
        <w:r>
          <w:rPr>
            <w:i w:val="0"/>
            <w:iCs w:val="0"/>
          </w:rPr>
          <w:t>12.</w:t>
        </w:r>
      </w:ins>
      <w:ins w:id="1251" w:author="China Unicom" w:date="2025-05-09T20:43:24Z">
        <w:r>
          <w:rPr>
            <w:i w:val="0"/>
            <w:iCs w:val="0"/>
          </w:rPr>
          <w:tab/>
        </w:r>
      </w:ins>
      <w:ins w:id="1252" w:author="China Unicom" w:date="2025-05-09T21:05:18Z">
        <w:r>
          <w:rPr>
            <w:rFonts w:hint="eastAsia" w:eastAsia="宋体"/>
            <w:i w:val="0"/>
            <w:iCs w:val="0"/>
            <w:lang w:val="en-US" w:eastAsia="zh-CN"/>
          </w:rPr>
          <w:t xml:space="preserve"> </w:t>
        </w:r>
      </w:ins>
      <w:ins w:id="1253" w:author="China Unicom" w:date="2025-05-09T21:05:19Z">
        <w:r>
          <w:rPr>
            <w:rFonts w:hint="eastAsia" w:eastAsia="宋体"/>
            <w:i w:val="0"/>
            <w:iCs w:val="0"/>
            <w:lang w:val="en-US" w:eastAsia="zh-CN"/>
          </w:rPr>
          <w:t xml:space="preserve"> </w:t>
        </w:r>
      </w:ins>
      <w:ins w:id="1254" w:author="China Unicom" w:date="2025-05-09T20:43:24Z">
        <w:r>
          <w:rPr>
            <w:i w:val="0"/>
            <w:iCs w:val="0"/>
          </w:rPr>
          <w:t>Repeat step 2-11 until a test verdict has been achieved.</w:t>
        </w:r>
      </w:ins>
    </w:p>
    <w:p>
      <w:pPr>
        <w:pStyle w:val="75"/>
        <w:numPr>
          <w:ilvl w:val="0"/>
          <w:numId w:val="0"/>
        </w:numPr>
        <w:ind w:leftChars="0"/>
        <w:rPr>
          <w:ins w:id="1255" w:author="China Unicom" w:date="2025-05-09T17:18:16Z"/>
        </w:rPr>
      </w:pPr>
    </w:p>
    <w:p>
      <w:pPr>
        <w:pStyle w:val="8"/>
        <w:rPr>
          <w:ins w:id="1256" w:author="China Unicom" w:date="2025-05-09T17:18:16Z"/>
        </w:rPr>
      </w:pPr>
      <w:ins w:id="1257" w:author="China Unicom" w:date="2025-05-09T17:18:16Z">
        <w:r>
          <w:rPr/>
          <w:t>14.1.</w:t>
        </w:r>
      </w:ins>
      <w:ins w:id="1258" w:author="China Unicom" w:date="2025-05-09T17:18:16Z">
        <w:r>
          <w:rPr>
            <w:rFonts w:hint="eastAsia"/>
            <w:lang w:val="en-US" w:eastAsia="zh-CN"/>
          </w:rPr>
          <w:t>12</w:t>
        </w:r>
      </w:ins>
      <w:ins w:id="1259" w:author="China Unicom" w:date="2025-05-09T17:18:16Z">
        <w:r>
          <w:rPr/>
          <w:t>.4.3</w:t>
        </w:r>
      </w:ins>
      <w:ins w:id="1260" w:author="China Unicom" w:date="2025-05-09T17:18:16Z">
        <w:r>
          <w:rPr/>
          <w:tab/>
        </w:r>
      </w:ins>
      <w:ins w:id="1261" w:author="China Unicom" w:date="2025-05-09T17:18:16Z">
        <w:r>
          <w:rPr/>
          <w:t>Message contents</w:t>
        </w:r>
      </w:ins>
    </w:p>
    <w:p>
      <w:pPr>
        <w:rPr>
          <w:ins w:id="1262" w:author="China Unicom" w:date="2025-05-09T17:18:16Z"/>
        </w:rPr>
      </w:pPr>
      <w:ins w:id="1263" w:author="China Unicom" w:date="2025-05-09T17:18:16Z">
        <w:r>
          <w:rPr/>
          <w:t>Message contents are according to TS 38.508-1 [14] clause 4.6 with the following exceptions:</w:t>
        </w:r>
      </w:ins>
    </w:p>
    <w:p>
      <w:pPr>
        <w:pStyle w:val="55"/>
        <w:rPr>
          <w:ins w:id="1264" w:author="China Unicom" w:date="2025-05-09T17:18:16Z"/>
        </w:rPr>
      </w:pPr>
      <w:ins w:id="1265" w:author="China Unicom" w:date="2025-05-09T17:18:16Z">
        <w:r>
          <w:rPr/>
          <w:t>Table 14.1.</w:t>
        </w:r>
      </w:ins>
      <w:ins w:id="1266" w:author="China Unicom" w:date="2025-05-09T17:18:16Z">
        <w:r>
          <w:rPr>
            <w:rFonts w:hint="eastAsia"/>
            <w:lang w:val="en-US" w:eastAsia="zh-CN"/>
          </w:rPr>
          <w:t>12</w:t>
        </w:r>
      </w:ins>
      <w:ins w:id="1267" w:author="China Unicom" w:date="2025-05-09T17:18:16Z">
        <w:r>
          <w:rPr/>
          <w:t>.4.3-1: Common Exception messages</w:t>
        </w:r>
      </w:ins>
    </w:p>
    <w:tbl>
      <w:tblPr>
        <w:tblStyle w:val="42"/>
        <w:tblW w:w="7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68" w:author="China Unicom" w:date="2025-05-09T17:18:16Z"/>
        </w:trPr>
        <w:tc>
          <w:tcPr>
            <w:tcW w:w="7977" w:type="dxa"/>
            <w:gridSpan w:val="2"/>
          </w:tcPr>
          <w:p>
            <w:pPr>
              <w:pStyle w:val="51"/>
              <w:rPr>
                <w:ins w:id="1269" w:author="China Unicom" w:date="2025-05-09T17:18:16Z"/>
              </w:rPr>
            </w:pPr>
            <w:ins w:id="1270" w:author="China Unicom" w:date="2025-05-09T17:18:16Z">
              <w:r>
                <w:rPr/>
                <w:t>Default Message Contents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71" w:author="China Unicom" w:date="2025-05-09T17:18:16Z"/>
        </w:trPr>
        <w:tc>
          <w:tcPr>
            <w:tcW w:w="3496" w:type="dxa"/>
          </w:tcPr>
          <w:p>
            <w:pPr>
              <w:pStyle w:val="52"/>
              <w:bidi w:val="0"/>
              <w:jc w:val="left"/>
              <w:rPr>
                <w:ins w:id="1272" w:author="China Unicom" w:date="2025-05-09T17:18:16Z"/>
              </w:rPr>
            </w:pPr>
            <w:ins w:id="1273" w:author="China Unicom" w:date="2025-05-09T17:18:16Z">
              <w:r>
                <w:rPr/>
                <w:t>Common contents of system information blocks exceptions</w:t>
              </w:r>
            </w:ins>
          </w:p>
        </w:tc>
        <w:tc>
          <w:tcPr>
            <w:tcW w:w="4481" w:type="dxa"/>
          </w:tcPr>
          <w:p>
            <w:pPr>
              <w:pStyle w:val="52"/>
              <w:bidi w:val="0"/>
              <w:jc w:val="left"/>
              <w:rPr>
                <w:ins w:id="1274" w:author="China Unicom" w:date="2025-05-09T17:18:16Z"/>
              </w:rPr>
            </w:pPr>
            <w:ins w:id="1275" w:author="China Unicom" w:date="2025-05-09T17:18:16Z">
              <w:r>
                <w:rPr/>
                <w:t>Table H.2.2-1</w:t>
              </w:r>
            </w:ins>
          </w:p>
          <w:p>
            <w:pPr>
              <w:pStyle w:val="52"/>
              <w:bidi w:val="0"/>
              <w:jc w:val="left"/>
              <w:rPr>
                <w:ins w:id="1276" w:author="China Unicom" w:date="2025-05-09T17:18:16Z"/>
              </w:rPr>
            </w:pPr>
          </w:p>
          <w:p>
            <w:pPr>
              <w:pStyle w:val="53"/>
              <w:rPr>
                <w:ins w:id="1277" w:author="China Unicom" w:date="2025-05-09T20:40:23Z"/>
                <w:rFonts w:cs="Arial"/>
                <w:b w:val="0"/>
                <w:bCs w:val="0"/>
                <w:color w:val="C0504D" w:themeColor="accent2"/>
                <w14:textFill>
                  <w14:solidFill>
                    <w14:schemeClr w14:val="accent2"/>
                  </w14:solidFill>
                </w14:textFill>
              </w:rPr>
            </w:pPr>
            <w:ins w:id="1278" w:author="China Unicom" w:date="2025-05-09T20:40:23Z">
              <w:r>
                <w:rPr>
                  <w:rFonts w:cs="Arial"/>
                  <w:b w:val="0"/>
                  <w:bCs w:val="0"/>
                  <w:color w:val="C0504D" w:themeColor="accent2"/>
                  <w14:textFill>
                    <w14:solidFill>
                      <w14:schemeClr w14:val="accent2"/>
                    </w14:solidFill>
                  </w14:textFill>
                </w:rPr>
                <w:t xml:space="preserve">Table H.2.2-2 with Condition SSB.1 FR1, SMTC.2 and Asynchronous cells for configuration </w:t>
              </w:r>
            </w:ins>
            <w:ins w:id="1279" w:author="China Unicom" w:date="2025-05-09T20:40:34Z">
              <w:r>
                <w:rPr>
                  <w:rFonts w:hint="eastAsia" w:eastAsia="宋体" w:cs="Arial"/>
                  <w:b w:val="0"/>
                  <w:bCs w:val="0"/>
                  <w:color w:val="C0504D" w:themeColor="accent2"/>
                  <w:lang w:val="en-US" w:eastAsia="zh-CN"/>
                  <w14:textFill>
                    <w14:solidFill>
                      <w14:schemeClr w14:val="accent2"/>
                    </w14:solidFill>
                  </w14:textFill>
                </w:rPr>
                <w:t>1</w:t>
              </w:r>
            </w:ins>
            <w:ins w:id="1280" w:author="China Unicom" w:date="2025-05-09T20:40:23Z">
              <w:r>
                <w:rPr>
                  <w:rFonts w:cs="Arial"/>
                  <w:b w:val="0"/>
                  <w:bCs w:val="0"/>
                  <w:color w:val="C0504D" w:themeColor="accent2"/>
                  <w14:textFill>
                    <w14:solidFill>
                      <w14:schemeClr w14:val="accent2"/>
                    </w14:solidFill>
                  </w14:textFill>
                </w:rPr>
                <w:t xml:space="preserve"> and Cell 1</w:t>
              </w:r>
            </w:ins>
          </w:p>
          <w:p>
            <w:pPr>
              <w:pStyle w:val="53"/>
              <w:rPr>
                <w:ins w:id="1281" w:author="China Unicom" w:date="2025-05-09T20:40:23Z"/>
                <w:rFonts w:cs="Arial"/>
                <w:b w:val="0"/>
                <w:bCs w:val="0"/>
                <w:color w:val="C0504D" w:themeColor="accent2"/>
                <w14:textFill>
                  <w14:solidFill>
                    <w14:schemeClr w14:val="accent2"/>
                  </w14:solidFill>
                </w14:textFill>
              </w:rPr>
            </w:pPr>
            <w:ins w:id="1282" w:author="China Unicom" w:date="2025-05-09T20:40:23Z">
              <w:r>
                <w:rPr>
                  <w:rFonts w:cs="Arial"/>
                  <w:b w:val="0"/>
                  <w:bCs w:val="0"/>
                  <w:color w:val="C0504D" w:themeColor="accent2"/>
                  <w14:textFill>
                    <w14:solidFill>
                      <w14:schemeClr w14:val="accent2"/>
                    </w14:solidFill>
                  </w14:textFill>
                </w:rPr>
                <w:t xml:space="preserve">Table H.2.2-2 with Condition SSB.1 FR1, SMTC.6 and Asynchronous cells for configuration </w:t>
              </w:r>
            </w:ins>
            <w:ins w:id="1283" w:author="China Unicom" w:date="2025-05-09T20:40:52Z">
              <w:r>
                <w:rPr>
                  <w:rFonts w:hint="eastAsia" w:eastAsia="宋体" w:cs="Arial"/>
                  <w:b w:val="0"/>
                  <w:bCs w:val="0"/>
                  <w:color w:val="C0504D" w:themeColor="accent2"/>
                  <w:lang w:val="en-US" w:eastAsia="zh-CN"/>
                  <w14:textFill>
                    <w14:solidFill>
                      <w14:schemeClr w14:val="accent2"/>
                    </w14:solidFill>
                  </w14:textFill>
                </w:rPr>
                <w:t>1</w:t>
              </w:r>
            </w:ins>
            <w:ins w:id="1284" w:author="China Unicom" w:date="2025-05-09T20:40:23Z">
              <w:r>
                <w:rPr>
                  <w:rFonts w:cs="Arial"/>
                  <w:b w:val="0"/>
                  <w:bCs w:val="0"/>
                  <w:color w:val="C0504D" w:themeColor="accent2"/>
                  <w14:textFill>
                    <w14:solidFill>
                      <w14:schemeClr w14:val="accent2"/>
                    </w14:solidFill>
                  </w14:textFill>
                </w:rPr>
                <w:t xml:space="preserve"> and Cell 2</w:t>
              </w:r>
            </w:ins>
          </w:p>
          <w:p>
            <w:pPr>
              <w:pStyle w:val="52"/>
              <w:bidi w:val="0"/>
              <w:jc w:val="left"/>
              <w:rPr>
                <w:ins w:id="1285" w:author="China Unicom" w:date="2025-05-09T17:18:16Z"/>
              </w:rPr>
            </w:pPr>
          </w:p>
          <w:p>
            <w:pPr>
              <w:pStyle w:val="52"/>
              <w:bidi w:val="0"/>
              <w:jc w:val="left"/>
              <w:rPr>
                <w:ins w:id="1286" w:author="China Unicom" w:date="2025-05-09T17:18:16Z"/>
              </w:rPr>
            </w:pPr>
            <w:ins w:id="1287" w:author="China Unicom" w:date="2025-05-09T17:18:16Z">
              <w:r>
                <w:rPr/>
                <w:t>Table H.</w:t>
              </w:r>
            </w:ins>
            <w:ins w:id="1288" w:author="China Unicom" w:date="2025-05-09T17:18:16Z">
              <w:r>
                <w:rPr>
                  <w:lang w:eastAsia="ja-JP"/>
                </w:rPr>
                <w:t>2.2-3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89" w:author="China Unicom" w:date="2025-05-09T17:18:16Z"/>
        </w:trPr>
        <w:tc>
          <w:tcPr>
            <w:tcW w:w="3496" w:type="dxa"/>
          </w:tcPr>
          <w:p>
            <w:pPr>
              <w:pStyle w:val="52"/>
              <w:bidi w:val="0"/>
              <w:jc w:val="left"/>
              <w:rPr>
                <w:ins w:id="1290" w:author="China Unicom" w:date="2025-05-09T17:18:16Z"/>
              </w:rPr>
            </w:pPr>
            <w:ins w:id="1291" w:author="China Unicom" w:date="2025-05-09T17:18:16Z">
              <w:r>
                <w:rPr/>
                <w:t>Default RRC messages and information elements contents exceptions</w:t>
              </w:r>
            </w:ins>
          </w:p>
        </w:tc>
        <w:tc>
          <w:tcPr>
            <w:tcW w:w="4481" w:type="dxa"/>
          </w:tcPr>
          <w:p>
            <w:pPr>
              <w:pStyle w:val="53"/>
              <w:rPr>
                <w:ins w:id="1292" w:author="China Unicom" w:date="2025-05-09T17:18:16Z"/>
              </w:rPr>
            </w:pPr>
          </w:p>
        </w:tc>
      </w:tr>
    </w:tbl>
    <w:p>
      <w:pPr>
        <w:rPr>
          <w:ins w:id="1293" w:author="China Unicom" w:date="2025-05-09T17:18:16Z"/>
        </w:rPr>
      </w:pPr>
    </w:p>
    <w:p>
      <w:pPr>
        <w:pStyle w:val="8"/>
        <w:rPr>
          <w:ins w:id="1294" w:author="China Unicom" w:date="2025-05-09T17:18:16Z"/>
        </w:rPr>
      </w:pPr>
      <w:ins w:id="1295" w:author="China Unicom" w:date="2025-05-09T17:18:16Z">
        <w:r>
          <w:rPr>
            <w:rFonts w:hint="eastAsia" w:eastAsia="宋体"/>
            <w:lang w:val="en-US" w:eastAsia="zh-CN"/>
          </w:rPr>
          <w:t>14</w:t>
        </w:r>
      </w:ins>
      <w:ins w:id="1296" w:author="China Unicom" w:date="2025-05-09T17:18:16Z">
        <w:r>
          <w:rPr/>
          <w:t>.1.</w:t>
        </w:r>
      </w:ins>
      <w:ins w:id="1297" w:author="China Unicom" w:date="2025-05-09T17:18:16Z">
        <w:r>
          <w:rPr>
            <w:rFonts w:hint="eastAsia" w:eastAsia="宋体"/>
            <w:lang w:val="en-US" w:eastAsia="zh-CN"/>
          </w:rPr>
          <w:t>11</w:t>
        </w:r>
      </w:ins>
      <w:ins w:id="1298" w:author="China Unicom" w:date="2025-05-09T17:18:16Z">
        <w:r>
          <w:rPr/>
          <w:t>.5</w:t>
        </w:r>
      </w:ins>
      <w:ins w:id="1299" w:author="China Unicom" w:date="2025-05-09T17:18:16Z">
        <w:r>
          <w:rPr/>
          <w:tab/>
        </w:r>
      </w:ins>
      <w:ins w:id="1300" w:author="China Unicom" w:date="2025-05-09T17:18:16Z">
        <w:r>
          <w:rPr/>
          <w:t xml:space="preserve">Test </w:t>
        </w:r>
      </w:ins>
      <w:ins w:id="1301" w:author="China Unicom" w:date="2025-05-09T17:18:16Z">
        <w:r>
          <w:rPr>
            <w:lang w:eastAsia="zh-CN"/>
          </w:rPr>
          <w:t>requirement</w:t>
        </w:r>
      </w:ins>
    </w:p>
    <w:p>
      <w:pPr>
        <w:rPr>
          <w:ins w:id="1302" w:author="China Unicom" w:date="2025-05-09T17:18:16Z"/>
        </w:rPr>
      </w:pPr>
      <w:ins w:id="1303" w:author="China Unicom" w:date="2025-05-09T17:18:16Z">
        <w:r>
          <w:rPr/>
          <w:t xml:space="preserve">Tables </w:t>
        </w:r>
      </w:ins>
      <w:ins w:id="1304" w:author="China Unicom" w:date="2025-05-09T17:18:16Z">
        <w:r>
          <w:rPr>
            <w:rFonts w:hint="eastAsia" w:cs="v4.2.0"/>
            <w:lang w:val="en-GB" w:eastAsia="en-US"/>
          </w:rPr>
          <w:t>14.1.</w:t>
        </w:r>
      </w:ins>
      <w:ins w:id="1305" w:author="China Unicom" w:date="2025-05-09T17:18:16Z">
        <w:r>
          <w:rPr>
            <w:rFonts w:hint="eastAsia" w:cs="v4.2.0"/>
            <w:lang w:val="en-US" w:eastAsia="zh-CN"/>
          </w:rPr>
          <w:t>12</w:t>
        </w:r>
      </w:ins>
      <w:ins w:id="1306" w:author="China Unicom" w:date="2025-05-09T17:18:16Z">
        <w:r>
          <w:rPr>
            <w:rFonts w:hint="eastAsia" w:cs="v4.2.0"/>
            <w:lang w:val="en-GB" w:eastAsia="en-US"/>
          </w:rPr>
          <w:t>.</w:t>
        </w:r>
      </w:ins>
      <w:ins w:id="1307" w:author="China Unicom" w:date="2025-05-09T17:18:16Z">
        <w:r>
          <w:rPr>
            <w:rFonts w:hint="eastAsia" w:cs="v4.2.0"/>
            <w:lang w:val="en-US" w:eastAsia="zh-CN"/>
          </w:rPr>
          <w:t>5-1</w:t>
        </w:r>
      </w:ins>
      <w:ins w:id="1308" w:author="China Unicom" w:date="2025-05-09T17:18:16Z">
        <w:r>
          <w:rPr/>
          <w:t xml:space="preserve"> define</w:t>
        </w:r>
      </w:ins>
      <w:ins w:id="1309" w:author="China Unicom" w:date="2025-05-09T17:18:16Z">
        <w:r>
          <w:rPr>
            <w:rFonts w:hint="eastAsia" w:eastAsia="宋体"/>
            <w:lang w:val="en-US" w:eastAsia="zh-CN"/>
          </w:rPr>
          <w:t>s</w:t>
        </w:r>
      </w:ins>
      <w:ins w:id="1310" w:author="China Unicom" w:date="2025-05-09T17:18:16Z">
        <w:r>
          <w:rPr/>
          <w:t xml:space="preserve"> the primary level settings including test tolerances for inter frequency NR cell re-selection test case.</w:t>
        </w:r>
      </w:ins>
    </w:p>
    <w:bookmarkEnd w:id="1"/>
    <w:p>
      <w:pPr>
        <w:pStyle w:val="55"/>
        <w:keepNext w:val="0"/>
        <w:keepLines w:val="0"/>
        <w:rPr>
          <w:ins w:id="1311" w:author="China Unicom" w:date="2025-05-09T17:18:16Z"/>
        </w:rPr>
      </w:pPr>
      <w:ins w:id="1312" w:author="China Unicom" w:date="2025-05-09T17:18:16Z">
        <w:r>
          <w:rPr/>
          <w:t xml:space="preserve">Table </w:t>
        </w:r>
      </w:ins>
      <w:ins w:id="1313" w:author="China Unicom" w:date="2025-05-09T17:18:16Z">
        <w:r>
          <w:rPr>
            <w:rFonts w:cs="v4.2.0"/>
            <w:lang w:eastAsia="zh-CN"/>
          </w:rPr>
          <w:t>14.1.12.</w:t>
        </w:r>
      </w:ins>
      <w:ins w:id="1314" w:author="China Unicom" w:date="2025-05-09T17:18:16Z">
        <w:r>
          <w:rPr>
            <w:rFonts w:hint="eastAsia" w:cs="v4.2.0"/>
            <w:lang w:val="en-US" w:eastAsia="zh-CN"/>
          </w:rPr>
          <w:t>5</w:t>
        </w:r>
      </w:ins>
      <w:ins w:id="1315" w:author="China Unicom" w:date="2025-05-09T17:18:16Z">
        <w:r>
          <w:rPr>
            <w:rFonts w:cs="v4.2.0"/>
          </w:rPr>
          <w:t>-</w:t>
        </w:r>
      </w:ins>
      <w:ins w:id="1316" w:author="China Unicom" w:date="2025-05-09T17:18:16Z">
        <w:r>
          <w:rPr>
            <w:rFonts w:hint="eastAsia" w:eastAsia="宋体" w:cs="v4.2.0"/>
            <w:lang w:val="en-US" w:eastAsia="zh-CN"/>
          </w:rPr>
          <w:t>1</w:t>
        </w:r>
      </w:ins>
      <w:ins w:id="1317" w:author="China Unicom" w:date="2025-05-09T17:18:16Z">
        <w:r>
          <w:rPr/>
          <w:t>: Cell specific test parameters for inter frequency NR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318"/>
        <w:gridCol w:w="969"/>
        <w:gridCol w:w="978"/>
        <w:gridCol w:w="1131"/>
        <w:gridCol w:w="915"/>
        <w:gridCol w:w="791"/>
        <w:gridCol w:w="816"/>
        <w:gridCol w:w="861"/>
        <w:gridCol w:w="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blHeader/>
          <w:jc w:val="center"/>
          <w:ins w:id="1318"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1"/>
              <w:keepNext w:val="0"/>
              <w:keepLines w:val="0"/>
              <w:rPr>
                <w:ins w:id="1319" w:author="China Unicom" w:date="2025-05-09T17:18:16Z"/>
                <w:rFonts w:cs="Arial"/>
              </w:rPr>
            </w:pPr>
            <w:ins w:id="1320" w:author="China Unicom" w:date="2025-05-09T17:18:16Z">
              <w:r>
                <w:rPr/>
                <w:t>Parameter</w:t>
              </w:r>
            </w:ins>
          </w:p>
        </w:tc>
        <w:tc>
          <w:tcPr>
            <w:tcW w:w="495" w:type="pct"/>
            <w:tcBorders>
              <w:top w:val="single" w:color="auto" w:sz="4" w:space="0"/>
              <w:left w:val="single" w:color="auto" w:sz="4" w:space="0"/>
              <w:bottom w:val="nil"/>
              <w:right w:val="single" w:color="auto" w:sz="4" w:space="0"/>
            </w:tcBorders>
            <w:shd w:val="clear" w:color="auto" w:fill="auto"/>
          </w:tcPr>
          <w:p>
            <w:pPr>
              <w:pStyle w:val="51"/>
              <w:keepNext w:val="0"/>
              <w:keepLines w:val="0"/>
              <w:rPr>
                <w:ins w:id="1321" w:author="China Unicom" w:date="2025-05-09T17:18:16Z"/>
                <w:rFonts w:cs="Arial"/>
              </w:rPr>
            </w:pPr>
            <w:ins w:id="1322" w:author="China Unicom" w:date="2025-05-09T17:18:16Z">
              <w:r>
                <w:rPr/>
                <w:t>Unit</w:t>
              </w:r>
            </w:ins>
          </w:p>
        </w:tc>
        <w:tc>
          <w:tcPr>
            <w:tcW w:w="500" w:type="pct"/>
            <w:tcBorders>
              <w:top w:val="single" w:color="auto" w:sz="4" w:space="0"/>
              <w:left w:val="single" w:color="auto" w:sz="4" w:space="0"/>
              <w:bottom w:val="nil"/>
              <w:right w:val="single" w:color="auto" w:sz="4" w:space="0"/>
            </w:tcBorders>
            <w:shd w:val="clear" w:color="auto" w:fill="auto"/>
          </w:tcPr>
          <w:p>
            <w:pPr>
              <w:pStyle w:val="51"/>
              <w:keepNext w:val="0"/>
              <w:keepLines w:val="0"/>
              <w:rPr>
                <w:ins w:id="1323" w:author="China Unicom" w:date="2025-05-09T17:18:16Z"/>
                <w:lang w:eastAsia="zh-CN"/>
              </w:rPr>
            </w:pPr>
            <w:ins w:id="1324" w:author="China Unicom" w:date="2025-05-09T17:18:16Z">
              <w:r>
                <w:rPr>
                  <w:lang w:eastAsia="zh-CN"/>
                </w:rPr>
                <w:t>Test configuration</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ins w:id="1325" w:author="China Unicom" w:date="2025-05-09T17:18:16Z"/>
                <w:rFonts w:cs="Arial"/>
              </w:rPr>
            </w:pPr>
            <w:ins w:id="1326" w:author="China Unicom" w:date="2025-05-09T17:18:16Z">
              <w:r>
                <w:rPr/>
                <w:t>Cell 1</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ins w:id="1327" w:author="China Unicom" w:date="2025-05-09T17:18:16Z"/>
                <w:rFonts w:cs="Arial"/>
              </w:rPr>
            </w:pPr>
            <w:ins w:id="1328" w:author="China Unicom" w:date="2025-05-09T17:18:16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blHeader/>
          <w:jc w:val="center"/>
          <w:ins w:id="1329" w:author="China Unicom" w:date="2025-05-09T17:18:16Z"/>
        </w:trPr>
        <w:tc>
          <w:tcPr>
            <w:tcW w:w="1185" w:type="pct"/>
            <w:tcBorders>
              <w:top w:val="nil"/>
              <w:left w:val="single" w:color="auto" w:sz="4" w:space="0"/>
              <w:bottom w:val="single" w:color="auto" w:sz="4" w:space="0"/>
              <w:right w:val="single" w:color="auto" w:sz="4" w:space="0"/>
            </w:tcBorders>
            <w:shd w:val="clear" w:color="auto" w:fill="auto"/>
          </w:tcPr>
          <w:p>
            <w:pPr>
              <w:pStyle w:val="51"/>
              <w:keepNext w:val="0"/>
              <w:keepLines w:val="0"/>
              <w:rPr>
                <w:ins w:id="1330" w:author="China Unicom" w:date="2025-05-09T17:18:16Z"/>
                <w:rFonts w:cs="Arial"/>
              </w:rPr>
            </w:pPr>
          </w:p>
        </w:tc>
        <w:tc>
          <w:tcPr>
            <w:tcW w:w="495" w:type="pct"/>
            <w:tcBorders>
              <w:top w:val="nil"/>
              <w:left w:val="single" w:color="auto" w:sz="4" w:space="0"/>
              <w:bottom w:val="single" w:color="auto" w:sz="4" w:space="0"/>
              <w:right w:val="single" w:color="auto" w:sz="4" w:space="0"/>
            </w:tcBorders>
            <w:shd w:val="clear" w:color="auto" w:fill="auto"/>
          </w:tcPr>
          <w:p>
            <w:pPr>
              <w:pStyle w:val="51"/>
              <w:keepNext w:val="0"/>
              <w:keepLines w:val="0"/>
              <w:rPr>
                <w:ins w:id="1331" w:author="China Unicom" w:date="2025-05-09T17:18:16Z"/>
                <w:rFonts w:cs="Arial"/>
              </w:rPr>
            </w:pPr>
          </w:p>
        </w:tc>
        <w:tc>
          <w:tcPr>
            <w:tcW w:w="500" w:type="pct"/>
            <w:tcBorders>
              <w:top w:val="nil"/>
              <w:left w:val="single" w:color="auto" w:sz="4" w:space="0"/>
              <w:bottom w:val="single" w:color="auto" w:sz="4" w:space="0"/>
              <w:right w:val="single" w:color="auto" w:sz="4" w:space="0"/>
            </w:tcBorders>
            <w:shd w:val="clear" w:color="auto" w:fill="auto"/>
          </w:tcPr>
          <w:p>
            <w:pPr>
              <w:pStyle w:val="51"/>
              <w:keepNext w:val="0"/>
              <w:keepLines w:val="0"/>
              <w:rPr>
                <w:ins w:id="1332" w:author="China Unicom" w:date="2025-05-09T17:18:16Z"/>
              </w:rPr>
            </w:pPr>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ins w:id="1333" w:author="China Unicom" w:date="2025-05-09T17:18:16Z"/>
                <w:rFonts w:cs="Arial"/>
              </w:rPr>
            </w:pPr>
            <w:ins w:id="1334" w:author="China Unicom" w:date="2025-05-09T17:18:16Z">
              <w:r>
                <w:rPr/>
                <w:t>T1</w:t>
              </w:r>
            </w:ins>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ins w:id="1335" w:author="China Unicom" w:date="2025-05-09T17:18:16Z"/>
                <w:rFonts w:cs="Arial"/>
              </w:rPr>
            </w:pPr>
            <w:ins w:id="1336" w:author="China Unicom" w:date="2025-05-09T17:18:16Z">
              <w:r>
                <w:rPr/>
                <w:t>T2</w:t>
              </w:r>
            </w:ins>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ins w:id="1337" w:author="China Unicom" w:date="2025-05-09T17:18:16Z"/>
                <w:rFonts w:cs="Arial"/>
              </w:rPr>
            </w:pPr>
            <w:ins w:id="1338" w:author="China Unicom" w:date="2025-05-09T17:18:16Z">
              <w:r>
                <w:rPr/>
                <w:t>T3</w:t>
              </w:r>
            </w:ins>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ins w:id="1339" w:author="China Unicom" w:date="2025-05-09T17:18:16Z"/>
                <w:rFonts w:cs="Arial"/>
              </w:rPr>
            </w:pPr>
            <w:ins w:id="1340" w:author="China Unicom" w:date="2025-05-09T17:18:16Z">
              <w:r>
                <w:rPr/>
                <w:t>T1</w:t>
              </w:r>
            </w:ins>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ins w:id="1341" w:author="China Unicom" w:date="2025-05-09T17:18:16Z"/>
                <w:rFonts w:cs="Arial"/>
              </w:rPr>
            </w:pPr>
            <w:ins w:id="1342" w:author="China Unicom" w:date="2025-05-09T17:18:16Z">
              <w:r>
                <w:rPr/>
                <w:t>T2</w:t>
              </w:r>
            </w:ins>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ins w:id="1343" w:author="China Unicom" w:date="2025-05-09T17:18:16Z"/>
                <w:rFonts w:cs="Arial"/>
              </w:rPr>
            </w:pPr>
            <w:ins w:id="1344" w:author="China Unicom" w:date="2025-05-09T17:18:16Z">
              <w:r>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345"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346" w:author="China Unicom" w:date="2025-05-09T17:18:16Z"/>
                <w:rFonts w:eastAsia="Malgun Gothic"/>
                <w:lang w:eastAsia="ko-KR"/>
              </w:rPr>
            </w:pPr>
            <w:ins w:id="1347" w:author="China Unicom" w:date="2025-05-09T17:18:16Z">
              <w:r>
                <w:rPr>
                  <w:rFonts w:eastAsia="Malgun Gothic"/>
                  <w:lang w:eastAsia="ko-KR"/>
                </w:rPr>
                <w:t>Satellite information</w:t>
              </w:r>
            </w:ins>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348" w:author="China Unicom" w:date="2025-05-09T17:18:1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49" w:author="China Unicom" w:date="2025-05-09T17:18:16Z"/>
                <w:rFonts w:eastAsia="Malgun Gothic" w:cs="v4.2.0"/>
                <w:lang w:eastAsia="ko-KR"/>
              </w:rPr>
            </w:pPr>
            <w:ins w:id="1350" w:author="China Unicom" w:date="2025-05-09T17:18:16Z">
              <w:r>
                <w:rPr>
                  <w:rFonts w:eastAsia="Malgun Gothic" w:cs="v4.2.0"/>
                  <w:lang w:eastAsia="ko-KR"/>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51" w:author="China Unicom" w:date="2025-05-09T17:18:16Z"/>
                <w:rFonts w:eastAsia="Malgun Gothic" w:cs="v4.2.0"/>
                <w:lang w:eastAsia="ko-KR"/>
              </w:rPr>
            </w:pPr>
            <w:ins w:id="1352" w:author="China Unicom" w:date="2025-05-09T17:18:16Z">
              <w:r>
                <w:rPr>
                  <w:rFonts w:eastAsia="Malgun Gothic" w:cs="v4.2.0"/>
                  <w:lang w:eastAsia="ko-KR"/>
                </w:rPr>
                <w:t>SSC.1 for GSO test</w:t>
              </w:r>
            </w:ins>
          </w:p>
          <w:p>
            <w:pPr>
              <w:pStyle w:val="52"/>
              <w:keepNext w:val="0"/>
              <w:keepLines w:val="0"/>
              <w:rPr>
                <w:ins w:id="1353" w:author="China Unicom" w:date="2025-05-09T17:18:16Z"/>
                <w:rFonts w:eastAsia="Malgun Gothic" w:cs="v4.2.0"/>
                <w:lang w:eastAsia="ko-KR"/>
              </w:rPr>
            </w:pPr>
            <w:ins w:id="1354" w:author="China Unicom" w:date="2025-05-09T17:18:16Z">
              <w:r>
                <w:rPr>
                  <w:rFonts w:eastAsia="Malgun Gothic" w:cs="v4.2.0"/>
                  <w:lang w:eastAsia="ko-KR"/>
                </w:rPr>
                <w:t>SSC.2 for NGSO test</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55" w:author="China Unicom" w:date="2025-05-09T17:18:16Z"/>
                <w:rFonts w:eastAsia="Malgun Gothic" w:cs="v4.2.0"/>
                <w:lang w:eastAsia="ko-KR"/>
              </w:rPr>
            </w:pPr>
            <w:ins w:id="1356" w:author="China Unicom" w:date="2025-05-09T20:41:50Z">
              <w:r>
                <w:rPr>
                  <w:rFonts w:hint="eastAsia" w:eastAsia="宋体" w:cs="v4.2.0"/>
                  <w:lang w:eastAsia="zh-CN"/>
                </w:rPr>
                <w:t>（</w:t>
              </w:r>
            </w:ins>
            <w:ins w:id="1357" w:author="China Unicom" w:date="2025-05-09T17:18:16Z">
              <w:r>
                <w:rPr>
                  <w:rFonts w:eastAsia="Malgun Gothic" w:cs="v4.2.0"/>
                  <w:lang w:eastAsia="ko-KR"/>
                </w:rPr>
                <w:t>SSC.1 for GSO test</w:t>
              </w:r>
            </w:ins>
          </w:p>
          <w:p>
            <w:pPr>
              <w:pStyle w:val="52"/>
              <w:keepNext w:val="0"/>
              <w:keepLines w:val="0"/>
              <w:rPr>
                <w:ins w:id="1358" w:author="China Unicom" w:date="2025-05-09T17:18:16Z"/>
                <w:rFonts w:hint="eastAsia" w:eastAsia="宋体" w:cs="v4.2.0"/>
                <w:lang w:eastAsia="zh-CN"/>
              </w:rPr>
            </w:pPr>
            <w:ins w:id="1359" w:author="China Unicom" w:date="2025-05-09T17:18:16Z">
              <w:r>
                <w:rPr>
                  <w:rFonts w:eastAsia="Malgun Gothic" w:cs="v4.2.0"/>
                  <w:lang w:eastAsia="ko-KR"/>
                </w:rPr>
                <w:t>SSC.2 for NGSO test</w:t>
              </w:r>
            </w:ins>
            <w:ins w:id="1360" w:author="China Unicom" w:date="2025-05-09T20:41:54Z">
              <w:r>
                <w:rPr>
                  <w:rFonts w:hint="eastAsia" w:eastAsia="宋体" w:cs="v4.2.0"/>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361"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362" w:author="China Unicom" w:date="2025-05-09T17:18:16Z"/>
                <w:lang w:eastAsia="zh-CN"/>
              </w:rPr>
            </w:pPr>
            <w:ins w:id="1363" w:author="China Unicom" w:date="2025-05-09T17:18:16Z">
              <w:r>
                <w:rPr>
                  <w:lang w:eastAsia="zh-CN"/>
                </w:rPr>
                <w:t>PDSCH RMC configuration</w:t>
              </w:r>
            </w:ins>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364" w:author="China Unicom" w:date="2025-05-09T17:18:1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65" w:author="China Unicom" w:date="2025-05-09T17:18:16Z"/>
                <w:rFonts w:cs="v4.2.0"/>
                <w:lang w:eastAsia="zh-CN"/>
              </w:rPr>
            </w:pPr>
            <w:ins w:id="1366" w:author="China Unicom" w:date="2025-05-09T17:18:16Z">
              <w:r>
                <w:rPr>
                  <w:rFonts w:cs="v4.2.0"/>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67" w:author="China Unicom" w:date="2025-05-09T17:18:16Z"/>
                <w:rFonts w:cs="v4.2.0"/>
                <w:lang w:eastAsia="zh-CN"/>
              </w:rPr>
            </w:pPr>
            <w:ins w:id="1368" w:author="China Unicom" w:date="2025-05-09T17:18:16Z">
              <w:r>
                <w:rPr>
                  <w:rFonts w:cs="v4.2.0"/>
                  <w:lang w:eastAsia="zh-CN"/>
                </w:rPr>
                <w:t>SR.1.1 FDD</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69" w:author="China Unicom" w:date="2025-05-09T17:18:16Z"/>
                <w:rFonts w:cs="v4.2.0"/>
                <w:lang w:eastAsia="zh-CN"/>
              </w:rPr>
            </w:pPr>
            <w:ins w:id="1370" w:author="China Unicom" w:date="2025-05-09T17:18:16Z">
              <w:r>
                <w:rPr>
                  <w:rFonts w:cs="v4.2.0"/>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371"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372" w:author="China Unicom" w:date="2025-05-09T17:18:16Z"/>
                <w:lang w:eastAsia="zh-CN"/>
              </w:rPr>
            </w:pPr>
            <w:ins w:id="1373" w:author="China Unicom" w:date="2025-05-09T17:18:16Z">
              <w:r>
                <w:rPr>
                  <w:lang w:eastAsia="zh-CN"/>
                </w:rPr>
                <w:t>RMSI CORESET RMC configuration</w:t>
              </w:r>
            </w:ins>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374" w:author="China Unicom" w:date="2025-05-09T17:18:1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75" w:author="China Unicom" w:date="2025-05-09T17:18:16Z"/>
                <w:rFonts w:cs="v4.2.0"/>
                <w:lang w:eastAsia="zh-CN"/>
              </w:rPr>
            </w:pPr>
            <w:ins w:id="1376" w:author="China Unicom" w:date="2025-05-09T17:18:16Z">
              <w:r>
                <w:rPr>
                  <w:rFonts w:cs="v4.2.0"/>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77" w:author="China Unicom" w:date="2025-05-09T17:18:16Z"/>
                <w:rFonts w:cs="v4.2.0"/>
                <w:lang w:eastAsia="zh-CN"/>
              </w:rPr>
            </w:pPr>
            <w:ins w:id="1378" w:author="China Unicom" w:date="2025-05-09T17:18:16Z">
              <w:r>
                <w:rPr>
                  <w:rFonts w:cs="v4.2.0"/>
                  <w:lang w:eastAsia="zh-CN"/>
                </w:rPr>
                <w:t>CR.1.1 FDD</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79" w:author="China Unicom" w:date="2025-05-09T17:18:16Z"/>
                <w:rFonts w:cs="v4.2.0"/>
                <w:lang w:eastAsia="zh-CN"/>
              </w:rPr>
            </w:pPr>
            <w:ins w:id="1380" w:author="China Unicom" w:date="2025-05-09T17:18:16Z">
              <w:r>
                <w:rPr>
                  <w:rFonts w:cs="v4.2.0"/>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381"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382" w:author="China Unicom" w:date="2025-05-09T17:18:16Z"/>
                <w:lang w:eastAsia="zh-CN"/>
              </w:rPr>
            </w:pPr>
            <w:ins w:id="1383" w:author="China Unicom" w:date="2025-05-09T17:18:16Z">
              <w:r>
                <w:rPr>
                  <w:lang w:eastAsia="zh-CN"/>
                </w:rPr>
                <w:t>Dedicated CORESET RMC configuration</w:t>
              </w:r>
            </w:ins>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384" w:author="China Unicom" w:date="2025-05-09T17:18:1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85" w:author="China Unicom" w:date="2025-05-09T17:18:16Z"/>
                <w:rFonts w:cs="v4.2.0"/>
                <w:lang w:eastAsia="zh-CN"/>
              </w:rPr>
            </w:pPr>
            <w:ins w:id="1386" w:author="China Unicom" w:date="2025-05-09T17:18:16Z">
              <w:r>
                <w:rPr>
                  <w:rFonts w:cs="v4.2.0"/>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87" w:author="China Unicom" w:date="2025-05-09T17:18:16Z"/>
                <w:rFonts w:cs="v4.2.0"/>
                <w:lang w:eastAsia="zh-CN"/>
              </w:rPr>
            </w:pPr>
            <w:ins w:id="1388" w:author="China Unicom" w:date="2025-05-09T17:18:16Z">
              <w:r>
                <w:rPr>
                  <w:rFonts w:cs="v4.2.0"/>
                  <w:lang w:eastAsia="zh-CN"/>
                </w:rPr>
                <w:t>CCR.1.1 FDD</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89" w:author="China Unicom" w:date="2025-05-09T17:18:16Z"/>
                <w:rFonts w:cs="v4.2.0"/>
                <w:lang w:eastAsia="zh-CN"/>
              </w:rPr>
            </w:pPr>
            <w:ins w:id="1390" w:author="China Unicom" w:date="2025-05-09T17:18:16Z">
              <w:r>
                <w:rPr>
                  <w:rFonts w:cs="v4.2.0"/>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391" w:author="China Unicom" w:date="2025-05-09T17:18:1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ins w:id="1392" w:author="China Unicom" w:date="2025-05-09T17:18:16Z"/>
              </w:rPr>
            </w:pPr>
            <w:ins w:id="1393" w:author="China Unicom" w:date="2025-05-09T17:18:16Z">
              <w:r>
                <w:rPr/>
                <w:t>OCNG Pattern</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94" w:author="China Unicom" w:date="2025-05-09T17:18:1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95" w:author="China Unicom" w:date="2025-05-09T17:18:16Z"/>
                <w:lang w:eastAsia="zh-CN"/>
              </w:rPr>
            </w:pPr>
            <w:ins w:id="1396" w:author="China Unicom" w:date="2025-05-09T17:18:16Z">
              <w:r>
                <w:rPr>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97" w:author="China Unicom" w:date="2025-05-09T17:18:16Z"/>
                <w:rFonts w:cs="v4.2.0"/>
              </w:rPr>
            </w:pPr>
            <w:ins w:id="1398" w:author="China Unicom" w:date="2025-05-09T17:18:16Z">
              <w:r>
                <w:rPr/>
                <w:t>OP.1 defined in A.3.2.1</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99" w:author="China Unicom" w:date="2025-05-09T17:18:16Z"/>
                <w:rFonts w:cs="v4.2.0"/>
              </w:rPr>
            </w:pPr>
            <w:ins w:id="1400" w:author="China Unicom" w:date="2025-05-09T17:18:16Z">
              <w:r>
                <w:rPr/>
                <w:t>OP.1 defined in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412" w:hRule="atLeast"/>
          <w:jc w:val="center"/>
          <w:ins w:id="1401" w:author="China Unicom" w:date="2025-05-09T17:18:1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ins w:id="1402" w:author="China Unicom" w:date="2025-05-09T17:18:16Z"/>
                <w:lang w:eastAsia="zh-CN"/>
              </w:rPr>
            </w:pPr>
            <w:ins w:id="1403" w:author="China Unicom" w:date="2025-05-09T17:18:16Z">
              <w:r>
                <w:rPr>
                  <w:lang w:eastAsia="zh-CN"/>
                </w:rPr>
                <w:t>Initial DL BWP configuration</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04" w:author="China Unicom" w:date="2025-05-09T17:18:1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05" w:author="China Unicom" w:date="2025-05-09T17:18:16Z"/>
                <w:lang w:eastAsia="zh-CN"/>
              </w:rPr>
            </w:pPr>
            <w:ins w:id="1406" w:author="China Unicom" w:date="2025-05-09T17:18:16Z">
              <w:r>
                <w:rPr>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07" w:author="China Unicom" w:date="2025-05-09T17:18:16Z"/>
                <w:lang w:eastAsia="zh-CN"/>
              </w:rPr>
            </w:pPr>
            <w:ins w:id="1408" w:author="China Unicom" w:date="2025-05-09T17:18:16Z">
              <w:r>
                <w:rPr>
                  <w:lang w:eastAsia="zh-CN"/>
                </w:rPr>
                <w:t>DLBWP.0.1</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09" w:author="China Unicom" w:date="2025-05-09T17:18:16Z"/>
              </w:rPr>
            </w:pPr>
            <w:ins w:id="1410" w:author="China Unicom" w:date="2025-05-09T17:18:16Z">
              <w:r>
                <w:rPr>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411" w:author="China Unicom" w:date="2025-05-09T17:18:1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ins w:id="1412" w:author="China Unicom" w:date="2025-05-09T17:18:16Z"/>
                <w:lang w:eastAsia="zh-CN"/>
              </w:rPr>
            </w:pPr>
            <w:ins w:id="1413" w:author="China Unicom" w:date="2025-05-09T17:18:16Z">
              <w:r>
                <w:rPr>
                  <w:lang w:eastAsia="zh-CN"/>
                </w:rPr>
                <w:t>Initial UL BWP configuration</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14" w:author="China Unicom" w:date="2025-05-09T17:18:1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15" w:author="China Unicom" w:date="2025-05-09T17:18:16Z"/>
                <w:lang w:eastAsia="zh-CN"/>
              </w:rPr>
            </w:pPr>
            <w:ins w:id="1416" w:author="China Unicom" w:date="2025-05-09T17:18:16Z">
              <w:r>
                <w:rPr>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17" w:author="China Unicom" w:date="2025-05-09T17:18:16Z"/>
                <w:lang w:eastAsia="zh-CN"/>
              </w:rPr>
            </w:pPr>
            <w:ins w:id="1418" w:author="China Unicom" w:date="2025-05-09T17:18:16Z">
              <w:r>
                <w:rPr>
                  <w:lang w:eastAsia="zh-CN"/>
                </w:rPr>
                <w:t>ULBWP.0.1</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19" w:author="China Unicom" w:date="2025-05-09T17:18:16Z"/>
                <w:lang w:eastAsia="zh-CN"/>
              </w:rPr>
            </w:pPr>
            <w:ins w:id="1420" w:author="China Unicom" w:date="2025-05-09T17:18:16Z">
              <w:r>
                <w:rPr>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421" w:author="China Unicom" w:date="2025-05-09T17:18:1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ins w:id="1422" w:author="China Unicom" w:date="2025-05-09T17:18:16Z"/>
                <w:lang w:eastAsia="zh-CN"/>
              </w:rPr>
            </w:pPr>
            <w:ins w:id="1423" w:author="China Unicom" w:date="2025-05-09T17:18:16Z">
              <w:r>
                <w:rPr>
                  <w:lang w:eastAsia="zh-CN"/>
                </w:rPr>
                <w:t>RLM-RS</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24" w:author="China Unicom" w:date="2025-05-09T17:18:1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25" w:author="China Unicom" w:date="2025-05-09T17:18:16Z"/>
                <w:lang w:eastAsia="zh-CN"/>
              </w:rPr>
            </w:pPr>
            <w:ins w:id="1426" w:author="China Unicom" w:date="2025-05-09T17:18:16Z">
              <w:r>
                <w:rPr>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27" w:author="China Unicom" w:date="2025-05-09T17:18:16Z"/>
                <w:lang w:eastAsia="zh-CN"/>
              </w:rPr>
            </w:pPr>
            <w:ins w:id="1428" w:author="China Unicom" w:date="2025-05-09T17:18:16Z">
              <w:r>
                <w:rPr>
                  <w:lang w:eastAsia="zh-CN"/>
                </w:rPr>
                <w:t>SSB</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29" w:author="China Unicom" w:date="2025-05-09T17:18:16Z"/>
                <w:lang w:eastAsia="zh-CN"/>
              </w:rPr>
            </w:pPr>
            <w:ins w:id="1430" w:author="China Unicom" w:date="2025-05-09T17:18:16Z">
              <w:r>
                <w:rPr>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431"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432" w:author="China Unicom" w:date="2025-05-09T17:18:16Z"/>
              </w:rPr>
            </w:pPr>
            <w:ins w:id="1433" w:author="China Unicom" w:date="2025-05-09T17:18:16Z">
              <w:r>
                <w:rPr/>
                <w:t>Qrxlevmin</w:t>
              </w:r>
            </w:ins>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434" w:author="China Unicom" w:date="2025-05-09T17:18:16Z"/>
                <w:rFonts w:cs="v4.2.0"/>
              </w:rPr>
            </w:pPr>
            <w:ins w:id="1435" w:author="China Unicom" w:date="2025-05-09T17:18:16Z">
              <w:r>
                <w:rPr>
                  <w:rFonts w:cs="v4.2.0"/>
                </w:rPr>
                <w:t>dBm/SCS</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36" w:author="China Unicom" w:date="2025-05-09T17:18:16Z"/>
                <w:lang w:eastAsia="zh-CN"/>
              </w:rPr>
            </w:pPr>
            <w:ins w:id="1437" w:author="China Unicom" w:date="2025-05-09T17:18:16Z">
              <w:r>
                <w:rPr>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38" w:author="China Unicom" w:date="2025-05-09T17:18:16Z"/>
                <w:rFonts w:cs="v4.2.0"/>
              </w:rPr>
            </w:pPr>
            <w:ins w:id="1439" w:author="China Unicom" w:date="2025-05-09T17:18:16Z">
              <w:r>
                <w:rPr>
                  <w:rFonts w:cs="v4.2.0"/>
                </w:rPr>
                <w:t>-130</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40" w:author="China Unicom" w:date="2025-05-09T17:18:16Z"/>
                <w:rFonts w:cs="v4.2.0"/>
              </w:rPr>
            </w:pPr>
            <w:ins w:id="1441" w:author="China Unicom" w:date="2025-05-09T17:18:16Z">
              <w:r>
                <w:rPr>
                  <w:rFonts w:cs="v4.2.0"/>
                </w:rPr>
                <w:t>-130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294" w:hRule="atLeast"/>
          <w:jc w:val="center"/>
          <w:ins w:id="1442" w:author="China Unicom" w:date="2025-05-09T17:18:1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ins w:id="1443" w:author="China Unicom" w:date="2025-05-09T17:18:16Z"/>
              </w:rPr>
            </w:pPr>
            <w:ins w:id="1444" w:author="China Unicom" w:date="2025-05-09T17:18:16Z">
              <w:r>
                <w:rPr/>
                <w:t>Pcompensation</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45" w:author="China Unicom" w:date="2025-05-09T17:18:16Z"/>
              </w:rPr>
            </w:pPr>
            <w:ins w:id="1446" w:author="China Unicom" w:date="2025-05-09T17:18:16Z">
              <w:r>
                <w:rPr>
                  <w:rFonts w:cs="v4.2.0"/>
                </w:rPr>
                <w:t>dB</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47" w:author="China Unicom" w:date="2025-05-09T17:18:16Z"/>
                <w:rFonts w:cs="v4.2.0"/>
              </w:rPr>
            </w:pPr>
            <w:ins w:id="1448" w:author="China Unicom" w:date="2025-05-09T17:18:16Z">
              <w:r>
                <w:rPr>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49" w:author="China Unicom" w:date="2025-05-09T17:18:16Z"/>
              </w:rPr>
            </w:pPr>
            <w:ins w:id="1450" w:author="China Unicom" w:date="2025-05-09T17:18:16Z">
              <w:r>
                <w:rPr>
                  <w:rFonts w:cs="v4.2.0"/>
                </w:rPr>
                <w:t>0</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51" w:author="China Unicom" w:date="2025-05-09T17:18:16Z"/>
              </w:rPr>
            </w:pPr>
            <w:ins w:id="1452" w:author="China Unicom" w:date="2025-05-09T17:18:16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453" w:author="China Unicom" w:date="2025-05-09T17:18:1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ins w:id="1454" w:author="China Unicom" w:date="2025-05-09T17:18:16Z"/>
              </w:rPr>
            </w:pPr>
            <w:ins w:id="1455" w:author="China Unicom" w:date="2025-05-09T17:18:16Z">
              <w:r>
                <w:rPr/>
                <w:t>Qhyst</w:t>
              </w:r>
            </w:ins>
            <w:ins w:id="1456" w:author="China Unicom" w:date="2025-05-09T17:18:16Z">
              <w:r>
                <w:rPr>
                  <w:vertAlign w:val="subscript"/>
                </w:rPr>
                <w:t>s</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57" w:author="China Unicom" w:date="2025-05-09T17:18:16Z"/>
              </w:rPr>
            </w:pPr>
            <w:ins w:id="1458" w:author="China Unicom" w:date="2025-05-09T17:18:16Z">
              <w:r>
                <w:rPr>
                  <w:rFonts w:cs="v4.2.0"/>
                </w:rPr>
                <w:t>dB</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59" w:author="China Unicom" w:date="2025-05-09T17:18:16Z"/>
                <w:rFonts w:cs="v4.2.0"/>
              </w:rPr>
            </w:pPr>
            <w:ins w:id="1460" w:author="China Unicom" w:date="2025-05-09T17:18:16Z">
              <w:r>
                <w:rPr>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61" w:author="China Unicom" w:date="2025-05-09T17:18:16Z"/>
              </w:rPr>
            </w:pPr>
            <w:ins w:id="1462" w:author="China Unicom" w:date="2025-05-09T17:18:16Z">
              <w:r>
                <w:rPr>
                  <w:rFonts w:cs="v4.2.0"/>
                </w:rPr>
                <w:t>0</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63" w:author="China Unicom" w:date="2025-05-09T17:18:16Z"/>
              </w:rPr>
            </w:pPr>
            <w:ins w:id="1464" w:author="China Unicom" w:date="2025-05-09T17:18:16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465" w:author="China Unicom" w:date="2025-05-09T17:18:1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ins w:id="1466" w:author="China Unicom" w:date="2025-05-09T17:18:16Z"/>
              </w:rPr>
            </w:pPr>
            <w:ins w:id="1467" w:author="China Unicom" w:date="2025-05-09T17:18:16Z">
              <w:r>
                <w:rPr/>
                <w:t>Qoffset</w:t>
              </w:r>
            </w:ins>
            <w:ins w:id="1468" w:author="China Unicom" w:date="2025-05-09T17:18:16Z">
              <w:r>
                <w:rPr>
                  <w:vertAlign w:val="subscript"/>
                </w:rPr>
                <w:t>s, n</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69" w:author="China Unicom" w:date="2025-05-09T17:18:16Z"/>
              </w:rPr>
            </w:pPr>
            <w:ins w:id="1470" w:author="China Unicom" w:date="2025-05-09T17:18:16Z">
              <w:r>
                <w:rPr>
                  <w:rFonts w:cs="v4.2.0"/>
                </w:rPr>
                <w:t>dB</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71" w:author="China Unicom" w:date="2025-05-09T17:18:16Z"/>
                <w:rFonts w:cs="v4.2.0"/>
              </w:rPr>
            </w:pPr>
            <w:ins w:id="1472" w:author="China Unicom" w:date="2025-05-09T17:18:16Z">
              <w:r>
                <w:rPr>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73" w:author="China Unicom" w:date="2025-05-09T17:18:16Z"/>
              </w:rPr>
            </w:pPr>
            <w:ins w:id="1474" w:author="China Unicom" w:date="2025-05-09T17:18:16Z">
              <w:r>
                <w:rPr>
                  <w:rFonts w:cs="v4.2.0"/>
                </w:rPr>
                <w:t>0</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75" w:author="China Unicom" w:date="2025-05-09T17:18:16Z"/>
              </w:rPr>
            </w:pPr>
            <w:ins w:id="1476" w:author="China Unicom" w:date="2025-05-09T17:18:16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477" w:author="China Unicom" w:date="2025-05-09T17:18:1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ins w:id="1478" w:author="China Unicom" w:date="2025-05-09T17:18:16Z"/>
              </w:rPr>
            </w:pPr>
            <w:ins w:id="1479" w:author="China Unicom" w:date="2025-05-09T17:18:16Z">
              <w:r>
                <w:rPr/>
                <w:t>Cell_selection_and_</w:t>
              </w:r>
            </w:ins>
          </w:p>
          <w:p>
            <w:pPr>
              <w:pStyle w:val="53"/>
              <w:keepNext w:val="0"/>
              <w:keepLines w:val="0"/>
              <w:rPr>
                <w:ins w:id="1480" w:author="China Unicom" w:date="2025-05-09T17:18:16Z"/>
              </w:rPr>
            </w:pPr>
            <w:ins w:id="1481" w:author="China Unicom" w:date="2025-05-09T17:18:16Z">
              <w:r>
                <w:rPr/>
                <w:t>reselection_quality_measurement</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82" w:author="China Unicom" w:date="2025-05-09T17:18:1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83" w:author="China Unicom" w:date="2025-05-09T17:18:16Z"/>
                <w:rFonts w:cs="v4.2.0"/>
              </w:rPr>
            </w:pPr>
            <w:ins w:id="1484" w:author="China Unicom" w:date="2025-05-09T17:18:16Z">
              <w:r>
                <w:rPr>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85" w:author="China Unicom" w:date="2025-05-09T17:18:16Z"/>
              </w:rPr>
            </w:pPr>
            <w:ins w:id="1486" w:author="China Unicom" w:date="2025-05-09T17:18:16Z">
              <w:r>
                <w:rPr>
                  <w:rFonts w:cs="v4.2.0"/>
                </w:rPr>
                <w:t>SS-RSRP</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87" w:author="China Unicom" w:date="2025-05-09T17:18:16Z"/>
              </w:rPr>
            </w:pPr>
            <w:ins w:id="1488" w:author="China Unicom" w:date="2025-05-09T17:18:16Z">
              <w:r>
                <w:rPr>
                  <w:rFonts w:cs="v4.2.0"/>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489"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490" w:author="China Unicom" w:date="2025-05-09T17:18:16Z"/>
              </w:rPr>
            </w:pPr>
            <w:ins w:id="1491" w:author="China Unicom" w:date="2025-05-09T17:18:16Z"/>
            <w:ins w:id="1492" w:author="China Unicom" w:date="2025-05-09T17:18:16Z"/>
            <w:ins w:id="1493" w:author="China Unicom" w:date="2025-05-09T17:18:16Z"/>
            <w:ins w:id="1494" w:author="China Unicom" w:date="2025-05-09T17:18:16Z">
              <w:r>
                <w:rPr>
                  <w:position w:val="-12"/>
                </w:rPr>
                <w:object>
                  <v:shape id="_x0000_i1025" o:spt="75" type="#_x0000_t75" style="height:15.5pt;width:34pt;" o:ole="t" filled="f" o:preferrelative="t" stroked="f" coordsize="21600,21600">
                    <v:path/>
                    <v:fill on="f" focussize="0,0"/>
                    <v:stroke on="f"/>
                    <v:imagedata r:id="rId10" o:title=""/>
                    <o:lock v:ext="edit" aspectratio="t"/>
                    <w10:wrap type="none"/>
                    <w10:anchorlock/>
                  </v:shape>
                  <o:OLEObject Type="Embed" ProgID="Equation.3" ShapeID="_x0000_i1025" DrawAspect="Content" ObjectID="_1468075725" r:id="rId9">
                    <o:LockedField>false</o:LockedField>
                  </o:OLEObject>
                </w:object>
              </w:r>
            </w:ins>
            <w:ins w:id="1496" w:author="China Unicom" w:date="2025-05-09T17:18:16Z"/>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497" w:author="China Unicom" w:date="2025-05-09T17:18:16Z"/>
                <w:rFonts w:cs="v4.2.0"/>
              </w:rPr>
            </w:pPr>
            <w:ins w:id="1498" w:author="China Unicom" w:date="2025-05-09T17:18:16Z">
              <w:r>
                <w:rPr>
                  <w:rFonts w:cs="v4.2.0"/>
                </w:rPr>
                <w:t>dB</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99" w:author="China Unicom" w:date="2025-05-09T17:18:16Z"/>
                <w:rFonts w:cs="v4.2.0"/>
                <w:lang w:eastAsia="zh-CN"/>
              </w:rPr>
            </w:pPr>
            <w:ins w:id="1500" w:author="China Unicom" w:date="2025-05-09T17:18:16Z">
              <w:r>
                <w:rPr>
                  <w:rFonts w:cs="v4.2.0"/>
                  <w:lang w:eastAsia="zh-CN"/>
                </w:rPr>
                <w:t>1</w:t>
              </w:r>
            </w:ins>
          </w:p>
        </w:tc>
        <w:tc>
          <w:tcPr>
            <w:tcW w:w="578"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01" w:author="China Unicom" w:date="2025-05-09T17:18:16Z"/>
                <w:rFonts w:cs="v4.2.0"/>
                <w:highlight w:val="none"/>
                <w:lang w:eastAsia="zh-CN"/>
              </w:rPr>
            </w:pPr>
            <w:ins w:id="1502" w:author="China Unicom" w:date="2025-05-09T17:18:16Z">
              <w:r>
                <w:rPr>
                  <w:rFonts w:cs="v4.2.0"/>
                  <w:highlight w:val="none"/>
                </w:rPr>
                <w:t>16</w:t>
              </w:r>
            </w:ins>
            <w:ins w:id="1503" w:author="China Unicom" w:date="2025-05-09T17:18:16Z">
              <w:r>
                <w:rPr>
                  <w:rFonts w:hint="eastAsia" w:ascii="Arial" w:hAnsi="Arial" w:cs="Arial"/>
                  <w:sz w:val="18"/>
                  <w:highlight w:val="none"/>
                  <w:lang w:val="en-US" w:eastAsia="zh-CN"/>
                </w:rPr>
                <w:t>+TT</w:t>
              </w:r>
            </w:ins>
          </w:p>
        </w:tc>
        <w:tc>
          <w:tcPr>
            <w:tcW w:w="467"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04" w:author="China Unicom" w:date="2025-05-09T17:18:16Z"/>
                <w:rFonts w:cs="v4.2.0"/>
                <w:highlight w:val="none"/>
                <w:lang w:eastAsia="zh-CN"/>
              </w:rPr>
            </w:pPr>
            <w:ins w:id="1505" w:author="China Unicom" w:date="2025-05-09T17:18:16Z">
              <w:r>
                <w:rPr>
                  <w:rFonts w:cs="v4.2.0"/>
                  <w:highlight w:val="none"/>
                </w:rPr>
                <w:t>-3.11</w:t>
              </w:r>
            </w:ins>
            <w:ins w:id="1506" w:author="China Unicom" w:date="2025-05-09T17:18:16Z">
              <w:r>
                <w:rPr>
                  <w:rFonts w:hint="eastAsia" w:ascii="Arial" w:hAnsi="Arial" w:cs="Arial"/>
                  <w:sz w:val="18"/>
                  <w:highlight w:val="none"/>
                  <w:lang w:val="en-US" w:eastAsia="zh-CN"/>
                </w:rPr>
                <w:t>+TT</w:t>
              </w:r>
            </w:ins>
          </w:p>
        </w:tc>
        <w:tc>
          <w:tcPr>
            <w:tcW w:w="404"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07" w:author="China Unicom" w:date="2025-05-09T17:18:16Z"/>
                <w:rFonts w:cs="v4.2.0"/>
                <w:highlight w:val="none"/>
                <w:lang w:eastAsia="zh-CN"/>
              </w:rPr>
            </w:pPr>
            <w:ins w:id="1508" w:author="China Unicom" w:date="2025-05-09T17:18:16Z">
              <w:r>
                <w:rPr>
                  <w:highlight w:val="none"/>
                  <w:lang w:eastAsia="zh-CN"/>
                </w:rPr>
                <w:t>2.79</w:t>
              </w:r>
            </w:ins>
            <w:ins w:id="1509" w:author="China Unicom" w:date="2025-05-09T17:18:16Z">
              <w:r>
                <w:rPr>
                  <w:rFonts w:hint="eastAsia" w:ascii="Arial" w:hAnsi="Arial" w:cs="Arial"/>
                  <w:sz w:val="18"/>
                  <w:highlight w:val="none"/>
                  <w:lang w:val="en-US" w:eastAsia="zh-CN"/>
                </w:rPr>
                <w:t>+TT</w:t>
              </w:r>
            </w:ins>
          </w:p>
        </w:tc>
        <w:tc>
          <w:tcPr>
            <w:tcW w:w="417"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10" w:author="China Unicom" w:date="2025-05-09T17:18:16Z"/>
                <w:rFonts w:cs="v4.2.0"/>
                <w:highlight w:val="none"/>
              </w:rPr>
            </w:pPr>
            <w:ins w:id="1511" w:author="China Unicom" w:date="2025-05-09T17:18:16Z">
              <w:r>
                <w:rPr>
                  <w:rFonts w:cs="v4.2.0"/>
                  <w:highlight w:val="none"/>
                </w:rPr>
                <w:t>-infinity</w:t>
              </w:r>
            </w:ins>
          </w:p>
        </w:tc>
        <w:tc>
          <w:tcPr>
            <w:tcW w:w="440"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12" w:author="China Unicom" w:date="2025-05-09T17:18:16Z"/>
                <w:rFonts w:cs="v4.2.0"/>
                <w:highlight w:val="none"/>
              </w:rPr>
            </w:pPr>
            <w:ins w:id="1513" w:author="China Unicom" w:date="2025-05-09T17:18:16Z">
              <w:r>
                <w:rPr>
                  <w:highlight w:val="none"/>
                  <w:lang w:eastAsia="zh-CN"/>
                </w:rPr>
                <w:t>2.79</w:t>
              </w:r>
            </w:ins>
            <w:ins w:id="1514" w:author="China Unicom" w:date="2025-05-09T17:18:16Z">
              <w:r>
                <w:rPr>
                  <w:rFonts w:hint="eastAsia" w:ascii="Arial" w:hAnsi="Arial" w:cs="Arial"/>
                  <w:sz w:val="18"/>
                  <w:highlight w:val="none"/>
                  <w:lang w:val="en-US" w:eastAsia="zh-CN"/>
                </w:rPr>
                <w:t>+TT</w:t>
              </w:r>
            </w:ins>
          </w:p>
        </w:tc>
        <w:tc>
          <w:tcPr>
            <w:tcW w:w="508"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15" w:author="China Unicom" w:date="2025-05-09T17:18:16Z"/>
                <w:rFonts w:cs="v4.2.0"/>
                <w:highlight w:val="none"/>
              </w:rPr>
            </w:pPr>
            <w:ins w:id="1516" w:author="China Unicom" w:date="2025-05-09T17:18:16Z">
              <w:r>
                <w:rPr>
                  <w:rFonts w:cs="v4.2.0"/>
                  <w:highlight w:val="none"/>
                </w:rPr>
                <w:t>-3.11</w:t>
              </w:r>
            </w:ins>
            <w:ins w:id="1517" w:author="China Unicom" w:date="2025-05-09T17:18:16Z">
              <w:r>
                <w:rPr>
                  <w:rFonts w:hint="eastAsia" w:ascii="Arial" w:hAnsi="Arial" w:cs="Arial"/>
                  <w:sz w:val="18"/>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518"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519" w:author="China Unicom" w:date="2025-05-09T17:18:16Z"/>
              </w:rPr>
            </w:pPr>
            <w:ins w:id="1520" w:author="China Unicom" w:date="2025-05-09T17:18:16Z"/>
            <w:ins w:id="1521" w:author="China Unicom" w:date="2025-05-09T17:18:16Z"/>
            <w:ins w:id="1522" w:author="China Unicom" w:date="2025-05-09T17:18:16Z"/>
            <w:ins w:id="1523" w:author="China Unicom" w:date="2025-05-09T17:18:16Z">
              <w:r>
                <w:rPr>
                  <w:position w:val="-12"/>
                </w:rPr>
                <w:object>
                  <v:shape id="_x0000_i1026"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1525" w:author="China Unicom" w:date="2025-05-09T17:18:16Z"/>
            <w:ins w:id="1526" w:author="China Unicom" w:date="2025-05-09T17:18:16Z">
              <w:r>
                <w:rPr/>
                <w:t xml:space="preserve"> </w:t>
              </w:r>
            </w:ins>
            <w:ins w:id="1527" w:author="China Unicom" w:date="2025-05-09T17:18:16Z">
              <w:r>
                <w:rPr>
                  <w:vertAlign w:val="superscript"/>
                </w:rPr>
                <w:t>Note2</w:t>
              </w:r>
            </w:ins>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28" w:author="China Unicom" w:date="2025-05-09T17:18:16Z"/>
                <w:rFonts w:cs="v4.2.0"/>
              </w:rPr>
            </w:pPr>
            <w:ins w:id="1529" w:author="China Unicom" w:date="2025-05-09T17:18:16Z">
              <w:r>
                <w:rPr>
                  <w:rFonts w:cs="v4.2.0"/>
                </w:rPr>
                <w:t>dBm/SCS</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30" w:author="China Unicom" w:date="2025-05-09T17:18:16Z"/>
                <w:rFonts w:cs="v4.2.0"/>
                <w:lang w:eastAsia="zh-CN"/>
              </w:rPr>
            </w:pPr>
            <w:ins w:id="1531" w:author="China Unicom" w:date="2025-05-09T17:18:16Z">
              <w:r>
                <w:rPr>
                  <w:rFonts w:cs="v4.2.0"/>
                  <w:lang w:eastAsia="zh-CN"/>
                </w:rPr>
                <w:t>1</w:t>
              </w:r>
            </w:ins>
          </w:p>
        </w:tc>
        <w:tc>
          <w:tcPr>
            <w:tcW w:w="2818" w:type="pct"/>
            <w:gridSpan w:val="6"/>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32" w:author="China Unicom" w:date="2025-05-09T17:18:16Z"/>
                <w:rFonts w:cs="v4.2.0"/>
                <w:highlight w:val="none"/>
                <w:lang w:eastAsia="zh-CN"/>
              </w:rPr>
            </w:pPr>
            <w:ins w:id="1533" w:author="China Unicom" w:date="2025-05-09T17:18:16Z">
              <w:r>
                <w:rPr>
                  <w:rFonts w:cs="v4.2.0"/>
                  <w:highlight w:val="none"/>
                </w:rPr>
                <w:t>-98</w:t>
              </w:r>
            </w:ins>
            <w:ins w:id="1534" w:author="China Unicom" w:date="2025-05-09T17:18:16Z">
              <w:r>
                <w:rPr>
                  <w:rFonts w:hint="eastAsia" w:ascii="Arial" w:hAnsi="Arial" w:cs="Arial"/>
                  <w:sz w:val="18"/>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535"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536" w:author="China Unicom" w:date="2025-05-09T17:18:16Z"/>
              </w:rPr>
            </w:pPr>
            <w:ins w:id="1537" w:author="China Unicom" w:date="2025-05-09T17:18:16Z"/>
            <w:ins w:id="1538" w:author="China Unicom" w:date="2025-05-09T17:18:16Z"/>
            <w:ins w:id="1539" w:author="China Unicom" w:date="2025-05-09T17:18:16Z"/>
            <w:ins w:id="1540" w:author="China Unicom" w:date="2025-05-09T17:18:16Z">
              <w:r>
                <w:rPr>
                  <w:position w:val="-12"/>
                </w:rPr>
                <w:object>
                  <v:shape id="_x0000_i1027"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ins>
            <w:ins w:id="1542" w:author="China Unicom" w:date="2025-05-09T17:18:16Z"/>
            <w:ins w:id="1543" w:author="China Unicom" w:date="2025-05-09T17:18:16Z">
              <w:r>
                <w:rPr/>
                <w:t xml:space="preserve"> </w:t>
              </w:r>
            </w:ins>
            <w:ins w:id="1544" w:author="China Unicom" w:date="2025-05-09T17:18:16Z">
              <w:r>
                <w:rPr>
                  <w:vertAlign w:val="superscript"/>
                </w:rPr>
                <w:t>Note2</w:t>
              </w:r>
            </w:ins>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45" w:author="China Unicom" w:date="2025-05-09T17:18:16Z"/>
                <w:rFonts w:cs="v4.2.0"/>
              </w:rPr>
            </w:pPr>
            <w:ins w:id="1546" w:author="China Unicom" w:date="2025-05-09T17:18:16Z">
              <w:r>
                <w:rPr>
                  <w:rFonts w:cs="v4.2.0"/>
                </w:rPr>
                <w:t>dBm/15 kHz</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47" w:author="China Unicom" w:date="2025-05-09T17:18:16Z"/>
                <w:rFonts w:cs="v4.2.0"/>
                <w:lang w:eastAsia="zh-CN"/>
              </w:rPr>
            </w:pPr>
            <w:ins w:id="1548" w:author="China Unicom" w:date="2025-05-09T17:18:16Z">
              <w:r>
                <w:rPr>
                  <w:rFonts w:cs="v4.2.0"/>
                  <w:lang w:eastAsia="zh-CN"/>
                </w:rPr>
                <w:t>1</w:t>
              </w:r>
            </w:ins>
          </w:p>
        </w:tc>
        <w:tc>
          <w:tcPr>
            <w:tcW w:w="2818" w:type="pct"/>
            <w:gridSpan w:val="6"/>
            <w:tcBorders>
              <w:top w:val="single" w:color="auto" w:sz="4" w:space="0"/>
              <w:left w:val="single" w:color="auto" w:sz="4" w:space="0"/>
              <w:bottom w:val="nil"/>
              <w:right w:val="single" w:color="auto" w:sz="4" w:space="0"/>
            </w:tcBorders>
            <w:shd w:val="clear" w:color="auto" w:fill="auto"/>
          </w:tcPr>
          <w:p>
            <w:pPr>
              <w:pStyle w:val="52"/>
              <w:keepNext w:val="0"/>
              <w:keepLines w:val="0"/>
              <w:rPr>
                <w:ins w:id="1549" w:author="China Unicom" w:date="2025-05-09T17:18:16Z"/>
                <w:rFonts w:cs="v4.2.0"/>
                <w:highlight w:val="none"/>
              </w:rPr>
            </w:pPr>
            <w:ins w:id="1550" w:author="China Unicom" w:date="2025-05-09T17:18:16Z">
              <w:r>
                <w:rPr>
                  <w:rFonts w:cs="v4.2.0"/>
                  <w:highlight w:val="none"/>
                </w:rPr>
                <w:t>-98</w:t>
              </w:r>
            </w:ins>
            <w:ins w:id="1551" w:author="China Unicom" w:date="2025-05-09T17:18:16Z">
              <w:r>
                <w:rPr>
                  <w:rFonts w:hint="eastAsia" w:ascii="Arial" w:hAnsi="Arial" w:cs="Arial"/>
                  <w:sz w:val="18"/>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552"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553" w:author="China Unicom" w:date="2025-05-09T17:18:16Z"/>
              </w:rPr>
            </w:pPr>
            <w:ins w:id="1554" w:author="China Unicom" w:date="2025-05-09T17:18:16Z"/>
            <w:ins w:id="1555" w:author="China Unicom" w:date="2025-05-09T17:18:16Z"/>
            <w:ins w:id="1556" w:author="China Unicom" w:date="2025-05-09T17:18:16Z"/>
            <w:ins w:id="1557" w:author="China Unicom" w:date="2025-05-09T17:18:16Z">
              <w:r>
                <w:rPr>
                  <w:position w:val="-12"/>
                </w:rPr>
                <w:object>
                  <v:shape id="_x0000_i1028" o:spt="75" type="#_x0000_t75" style="height:15.5pt;width:41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1559" w:author="China Unicom" w:date="2025-05-09T17:18:16Z"/>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60" w:author="China Unicom" w:date="2025-05-09T17:18:16Z"/>
                <w:rFonts w:cs="v4.2.0"/>
              </w:rPr>
            </w:pPr>
            <w:ins w:id="1561" w:author="China Unicom" w:date="2025-05-09T17:18:16Z">
              <w:r>
                <w:rPr>
                  <w:rFonts w:cs="v4.2.0"/>
                </w:rPr>
                <w:t>dB</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62" w:author="China Unicom" w:date="2025-05-09T17:18:16Z"/>
                <w:rFonts w:cs="v4.2.0"/>
                <w:lang w:eastAsia="zh-CN"/>
              </w:rPr>
            </w:pPr>
            <w:ins w:id="1563" w:author="China Unicom" w:date="2025-05-09T17:18:16Z">
              <w:r>
                <w:rPr>
                  <w:rFonts w:cs="v4.2.0"/>
                  <w:lang w:eastAsia="zh-CN"/>
                </w:rPr>
                <w:t>1</w:t>
              </w:r>
            </w:ins>
          </w:p>
        </w:tc>
        <w:tc>
          <w:tcPr>
            <w:tcW w:w="578"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64" w:author="China Unicom" w:date="2025-05-09T17:18:16Z"/>
                <w:rFonts w:cs="v4.2.0"/>
                <w:highlight w:val="none"/>
              </w:rPr>
            </w:pPr>
            <w:ins w:id="1565" w:author="China Unicom" w:date="2025-05-09T17:18:16Z">
              <w:r>
                <w:rPr>
                  <w:rFonts w:cs="v4.2.0"/>
                  <w:highlight w:val="none"/>
                </w:rPr>
                <w:t>16</w:t>
              </w:r>
            </w:ins>
            <w:ins w:id="1566" w:author="China Unicom" w:date="2025-05-09T17:18:16Z">
              <w:r>
                <w:rPr>
                  <w:rFonts w:hint="eastAsia" w:ascii="Arial" w:hAnsi="Arial" w:cs="Arial"/>
                  <w:sz w:val="18"/>
                  <w:highlight w:val="none"/>
                  <w:lang w:val="en-US" w:eastAsia="zh-CN"/>
                </w:rPr>
                <w:t>+TT</w:t>
              </w:r>
            </w:ins>
          </w:p>
        </w:tc>
        <w:tc>
          <w:tcPr>
            <w:tcW w:w="467"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67" w:author="China Unicom" w:date="2025-05-09T17:18:16Z"/>
                <w:rFonts w:cs="v4.2.0"/>
                <w:highlight w:val="none"/>
              </w:rPr>
            </w:pPr>
            <w:ins w:id="1568" w:author="China Unicom" w:date="2025-05-09T17:18:16Z">
              <w:r>
                <w:rPr>
                  <w:rFonts w:cs="v4.2.0"/>
                  <w:highlight w:val="none"/>
                </w:rPr>
                <w:t>13</w:t>
              </w:r>
            </w:ins>
            <w:ins w:id="1569" w:author="China Unicom" w:date="2025-05-09T17:18:16Z">
              <w:r>
                <w:rPr>
                  <w:rFonts w:hint="eastAsia" w:ascii="Arial" w:hAnsi="Arial" w:cs="Arial"/>
                  <w:sz w:val="18"/>
                  <w:highlight w:val="none"/>
                  <w:lang w:val="en-US" w:eastAsia="zh-CN"/>
                </w:rPr>
                <w:t>+TT</w:t>
              </w:r>
            </w:ins>
          </w:p>
        </w:tc>
        <w:tc>
          <w:tcPr>
            <w:tcW w:w="404"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70" w:author="China Unicom" w:date="2025-05-09T17:18:16Z"/>
                <w:rFonts w:cs="v4.2.0"/>
                <w:highlight w:val="none"/>
              </w:rPr>
            </w:pPr>
            <w:ins w:id="1571" w:author="China Unicom" w:date="2025-05-09T17:18:16Z">
              <w:r>
                <w:rPr>
                  <w:rFonts w:cs="v4.2.0"/>
                  <w:highlight w:val="none"/>
                </w:rPr>
                <w:t>16</w:t>
              </w:r>
            </w:ins>
            <w:ins w:id="1572" w:author="China Unicom" w:date="2025-05-09T17:18:16Z">
              <w:r>
                <w:rPr>
                  <w:rFonts w:hint="eastAsia" w:ascii="Arial" w:hAnsi="Arial" w:cs="Arial"/>
                  <w:sz w:val="18"/>
                  <w:highlight w:val="none"/>
                  <w:lang w:val="en-US" w:eastAsia="zh-CN"/>
                </w:rPr>
                <w:t>+TT</w:t>
              </w:r>
            </w:ins>
          </w:p>
        </w:tc>
        <w:tc>
          <w:tcPr>
            <w:tcW w:w="417"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73" w:author="China Unicom" w:date="2025-05-09T17:18:16Z"/>
                <w:rFonts w:cs="v4.2.0"/>
                <w:highlight w:val="none"/>
              </w:rPr>
            </w:pPr>
            <w:ins w:id="1574" w:author="China Unicom" w:date="2025-05-09T17:18:16Z">
              <w:r>
                <w:rPr>
                  <w:rFonts w:cs="v4.2.0"/>
                  <w:highlight w:val="none"/>
                </w:rPr>
                <w:t>-infinity</w:t>
              </w:r>
            </w:ins>
          </w:p>
        </w:tc>
        <w:tc>
          <w:tcPr>
            <w:tcW w:w="440"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75" w:author="China Unicom" w:date="2025-05-09T17:18:16Z"/>
                <w:rFonts w:cs="v4.2.0"/>
                <w:highlight w:val="none"/>
              </w:rPr>
            </w:pPr>
            <w:ins w:id="1576" w:author="China Unicom" w:date="2025-05-09T17:18:16Z">
              <w:r>
                <w:rPr>
                  <w:rFonts w:cs="v4.2.0"/>
                  <w:highlight w:val="none"/>
                </w:rPr>
                <w:t>16</w:t>
              </w:r>
            </w:ins>
            <w:ins w:id="1577" w:author="China Unicom" w:date="2025-05-09T17:18:16Z">
              <w:r>
                <w:rPr>
                  <w:rFonts w:hint="eastAsia" w:ascii="Arial" w:hAnsi="Arial" w:cs="Arial"/>
                  <w:sz w:val="18"/>
                  <w:highlight w:val="none"/>
                  <w:lang w:val="en-US" w:eastAsia="zh-CN"/>
                </w:rPr>
                <w:t>+TT</w:t>
              </w:r>
            </w:ins>
          </w:p>
        </w:tc>
        <w:tc>
          <w:tcPr>
            <w:tcW w:w="508"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78" w:author="China Unicom" w:date="2025-05-09T17:18:16Z"/>
                <w:rFonts w:cs="v4.2.0"/>
                <w:highlight w:val="none"/>
              </w:rPr>
            </w:pPr>
            <w:ins w:id="1579" w:author="China Unicom" w:date="2025-05-09T17:18:16Z">
              <w:r>
                <w:rPr>
                  <w:rFonts w:cs="v4.2.0"/>
                  <w:highlight w:val="none"/>
                </w:rPr>
                <w:t>13</w:t>
              </w:r>
            </w:ins>
            <w:ins w:id="1580" w:author="China Unicom" w:date="2025-05-09T17:18:16Z">
              <w:r>
                <w:rPr>
                  <w:rFonts w:hint="eastAsia" w:ascii="Arial" w:hAnsi="Arial" w:cs="Arial"/>
                  <w:sz w:val="18"/>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581"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582" w:author="China Unicom" w:date="2025-05-09T17:18:16Z"/>
              </w:rPr>
            </w:pPr>
            <w:ins w:id="1583" w:author="China Unicom" w:date="2025-05-09T17:18:16Z">
              <w:r>
                <w:rPr/>
                <w:t xml:space="preserve">SS-RSRP </w:t>
              </w:r>
            </w:ins>
            <w:ins w:id="1584" w:author="China Unicom" w:date="2025-05-09T17:18:16Z">
              <w:r>
                <w:rPr>
                  <w:vertAlign w:val="superscript"/>
                </w:rPr>
                <w:t>Note3</w:t>
              </w:r>
            </w:ins>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85" w:author="China Unicom" w:date="2025-05-09T17:18:16Z"/>
                <w:rFonts w:cs="v4.2.0"/>
              </w:rPr>
            </w:pPr>
            <w:ins w:id="1586" w:author="China Unicom" w:date="2025-05-09T17:18:16Z">
              <w:r>
                <w:rPr>
                  <w:rFonts w:cs="v4.2.0"/>
                </w:rPr>
                <w:t>dBm/SCS</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87" w:author="China Unicom" w:date="2025-05-09T17:18:16Z"/>
                <w:rFonts w:cs="v4.2.0"/>
                <w:lang w:eastAsia="zh-CN"/>
              </w:rPr>
            </w:pPr>
            <w:ins w:id="1588" w:author="China Unicom" w:date="2025-05-09T17:18:16Z">
              <w:r>
                <w:rPr>
                  <w:rFonts w:cs="v4.2.0"/>
                  <w:lang w:eastAsia="zh-CN"/>
                </w:rPr>
                <w:t>1</w:t>
              </w:r>
            </w:ins>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89" w:author="China Unicom" w:date="2025-05-09T17:18:16Z"/>
                <w:rFonts w:cs="v4.2.0"/>
                <w:highlight w:val="none"/>
                <w:lang w:eastAsia="zh-CN"/>
              </w:rPr>
            </w:pPr>
            <w:ins w:id="1590" w:author="China Unicom" w:date="2025-05-09T17:18:16Z">
              <w:r>
                <w:rPr>
                  <w:rFonts w:cs="v4.2.0"/>
                  <w:highlight w:val="none"/>
                </w:rPr>
                <w:t>-82</w:t>
              </w:r>
            </w:ins>
            <w:ins w:id="1591" w:author="China Unicom" w:date="2025-05-09T17:18:16Z">
              <w:r>
                <w:rPr>
                  <w:rFonts w:hint="eastAsia" w:ascii="Arial" w:hAnsi="Arial" w:cs="Arial"/>
                  <w:sz w:val="18"/>
                  <w:highlight w:val="none"/>
                  <w:lang w:val="en-US" w:eastAsia="zh-CN"/>
                </w:rPr>
                <w:t>+TT</w:t>
              </w:r>
            </w:ins>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92" w:author="China Unicom" w:date="2025-05-09T17:18:16Z"/>
                <w:rFonts w:cs="v4.2.0"/>
                <w:highlight w:val="none"/>
                <w:lang w:eastAsia="zh-CN"/>
              </w:rPr>
            </w:pPr>
            <w:ins w:id="1593" w:author="China Unicom" w:date="2025-05-09T17:18:16Z">
              <w:r>
                <w:rPr>
                  <w:rFonts w:cs="v4.2.0"/>
                  <w:highlight w:val="none"/>
                </w:rPr>
                <w:t>-85</w:t>
              </w:r>
            </w:ins>
            <w:ins w:id="1594" w:author="China Unicom" w:date="2025-05-09T17:18:16Z">
              <w:r>
                <w:rPr>
                  <w:rFonts w:hint="eastAsia" w:ascii="Arial" w:hAnsi="Arial" w:cs="Arial"/>
                  <w:sz w:val="18"/>
                  <w:highlight w:val="none"/>
                  <w:lang w:val="en-US" w:eastAsia="zh-CN"/>
                </w:rPr>
                <w:t>+TT</w:t>
              </w:r>
            </w:ins>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95" w:author="China Unicom" w:date="2025-05-09T17:18:16Z"/>
                <w:rFonts w:cs="v4.2.0"/>
                <w:highlight w:val="none"/>
                <w:lang w:eastAsia="zh-CN"/>
              </w:rPr>
            </w:pPr>
            <w:ins w:id="1596" w:author="China Unicom" w:date="2025-05-09T17:18:16Z">
              <w:r>
                <w:rPr>
                  <w:rFonts w:cs="v4.2.0"/>
                  <w:highlight w:val="none"/>
                </w:rPr>
                <w:t>-82</w:t>
              </w:r>
            </w:ins>
            <w:ins w:id="1597" w:author="China Unicom" w:date="2025-05-09T17:18:16Z">
              <w:r>
                <w:rPr>
                  <w:rFonts w:hint="eastAsia" w:ascii="Arial" w:hAnsi="Arial" w:cs="Arial"/>
                  <w:sz w:val="18"/>
                  <w:highlight w:val="none"/>
                  <w:lang w:val="en-US" w:eastAsia="zh-CN"/>
                </w:rPr>
                <w:t>+TT</w:t>
              </w:r>
            </w:ins>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98" w:author="China Unicom" w:date="2025-05-09T17:18:16Z"/>
                <w:rFonts w:cs="v4.2.0"/>
                <w:highlight w:val="none"/>
              </w:rPr>
            </w:pPr>
            <w:ins w:id="1599" w:author="China Unicom" w:date="2025-05-09T17:18:16Z">
              <w:r>
                <w:rPr>
                  <w:rFonts w:cs="v4.2.0"/>
                  <w:highlight w:val="none"/>
                </w:rPr>
                <w:t xml:space="preserve">-infinity </w:t>
              </w:r>
            </w:ins>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00" w:author="China Unicom" w:date="2025-05-09T17:18:16Z"/>
                <w:rFonts w:cs="v4.2.0"/>
                <w:highlight w:val="none"/>
                <w:lang w:eastAsia="zh-CN"/>
              </w:rPr>
            </w:pPr>
            <w:ins w:id="1601" w:author="China Unicom" w:date="2025-05-09T17:18:16Z">
              <w:r>
                <w:rPr>
                  <w:rFonts w:cs="v4.2.0"/>
                  <w:highlight w:val="none"/>
                </w:rPr>
                <w:t>-82</w:t>
              </w:r>
            </w:ins>
            <w:ins w:id="1602" w:author="China Unicom" w:date="2025-05-09T17:18:16Z">
              <w:r>
                <w:rPr>
                  <w:rFonts w:hint="eastAsia" w:ascii="Arial" w:hAnsi="Arial" w:cs="Arial"/>
                  <w:sz w:val="18"/>
                  <w:highlight w:val="none"/>
                  <w:lang w:val="en-US" w:eastAsia="zh-CN"/>
                </w:rPr>
                <w:t>+TT</w:t>
              </w:r>
            </w:ins>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03" w:author="China Unicom" w:date="2025-05-09T17:18:16Z"/>
                <w:rFonts w:cs="v4.2.0"/>
                <w:highlight w:val="none"/>
                <w:lang w:eastAsia="zh-CN"/>
              </w:rPr>
            </w:pPr>
            <w:ins w:id="1604" w:author="China Unicom" w:date="2025-05-09T17:18:16Z">
              <w:r>
                <w:rPr>
                  <w:rFonts w:cs="v4.2.0"/>
                  <w:highlight w:val="none"/>
                </w:rPr>
                <w:t>-85</w:t>
              </w:r>
            </w:ins>
            <w:ins w:id="1605" w:author="China Unicom" w:date="2025-05-09T17:18:16Z">
              <w:r>
                <w:rPr>
                  <w:rFonts w:hint="eastAsia" w:ascii="Arial" w:hAnsi="Arial" w:cs="Arial"/>
                  <w:sz w:val="18"/>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606"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607" w:author="China Unicom" w:date="2025-05-09T17:18:16Z"/>
              </w:rPr>
            </w:pPr>
            <w:ins w:id="1608" w:author="China Unicom" w:date="2025-05-09T17:18:16Z">
              <w:r>
                <w:rPr/>
                <w:t>Io</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09" w:author="China Unicom" w:date="2025-05-09T17:18:16Z"/>
                <w:rFonts w:cs="v4.2.0"/>
                <w:lang w:eastAsia="zh-CN"/>
              </w:rPr>
            </w:pPr>
            <w:ins w:id="1610" w:author="China Unicom" w:date="2025-05-09T17:18:16Z">
              <w:r>
                <w:rPr>
                  <w:rFonts w:cs="v4.2.0"/>
                  <w:lang w:eastAsia="zh-CN"/>
                </w:rPr>
                <w:t>dBm/9.36 MHz</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11" w:author="China Unicom" w:date="2025-05-09T17:18:16Z"/>
                <w:rFonts w:cs="v4.2.0"/>
                <w:lang w:eastAsia="zh-CN"/>
              </w:rPr>
            </w:pPr>
            <w:ins w:id="1612" w:author="China Unicom" w:date="2025-05-09T17:18:16Z">
              <w:r>
                <w:rPr>
                  <w:rFonts w:cs="v4.2.0"/>
                  <w:lang w:eastAsia="zh-CN"/>
                </w:rPr>
                <w:t>1</w:t>
              </w:r>
            </w:ins>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13" w:author="China Unicom" w:date="2025-05-09T17:18:16Z"/>
                <w:rFonts w:cs="v4.2.0"/>
                <w:highlight w:val="none"/>
                <w:lang w:eastAsia="zh-CN"/>
              </w:rPr>
            </w:pPr>
            <w:ins w:id="1614" w:author="China Unicom" w:date="2025-05-09T17:18:16Z">
              <w:r>
                <w:rPr>
                  <w:highlight w:val="none"/>
                  <w:lang w:eastAsia="zh-CN"/>
                </w:rPr>
                <w:t>-53.94</w:t>
              </w:r>
            </w:ins>
            <w:ins w:id="1615" w:author="China Unicom" w:date="2025-05-09T17:18:16Z">
              <w:r>
                <w:rPr>
                  <w:rFonts w:hint="eastAsia" w:ascii="Arial" w:hAnsi="Arial" w:cs="Arial"/>
                  <w:sz w:val="18"/>
                  <w:highlight w:val="none"/>
                  <w:lang w:val="en-US" w:eastAsia="zh-CN"/>
                </w:rPr>
                <w:t>+TT</w:t>
              </w:r>
            </w:ins>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16" w:author="China Unicom" w:date="2025-05-09T17:18:16Z"/>
                <w:rFonts w:cs="v4.2.0"/>
                <w:highlight w:val="none"/>
                <w:lang w:eastAsia="zh-CN"/>
              </w:rPr>
            </w:pPr>
            <w:ins w:id="1617" w:author="China Unicom" w:date="2025-05-09T17:18:16Z">
              <w:r>
                <w:rPr>
                  <w:highlight w:val="none"/>
                  <w:lang w:eastAsia="zh-CN"/>
                </w:rPr>
                <w:t>-52.21</w:t>
              </w:r>
            </w:ins>
            <w:ins w:id="1618" w:author="China Unicom" w:date="2025-05-09T17:18:16Z">
              <w:r>
                <w:rPr>
                  <w:rFonts w:hint="eastAsia" w:ascii="Arial" w:hAnsi="Arial" w:cs="Arial"/>
                  <w:sz w:val="18"/>
                  <w:highlight w:val="none"/>
                  <w:lang w:val="en-US" w:eastAsia="zh-CN"/>
                </w:rPr>
                <w:t>+TT</w:t>
              </w:r>
            </w:ins>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19" w:author="China Unicom" w:date="2025-05-09T17:18:16Z"/>
                <w:rFonts w:cs="v4.2.0"/>
                <w:highlight w:val="none"/>
                <w:lang w:eastAsia="zh-CN"/>
              </w:rPr>
            </w:pPr>
            <w:ins w:id="1620" w:author="China Unicom" w:date="2025-05-09T17:18:16Z">
              <w:r>
                <w:rPr>
                  <w:highlight w:val="none"/>
                  <w:lang w:eastAsia="zh-CN"/>
                </w:rPr>
                <w:t>-52.21</w:t>
              </w:r>
            </w:ins>
            <w:ins w:id="1621" w:author="China Unicom" w:date="2025-05-09T17:18:16Z">
              <w:r>
                <w:rPr>
                  <w:rFonts w:hint="eastAsia" w:ascii="Arial" w:hAnsi="Arial" w:cs="Arial"/>
                  <w:sz w:val="18"/>
                  <w:highlight w:val="none"/>
                  <w:lang w:val="en-US" w:eastAsia="zh-CN"/>
                </w:rPr>
                <w:t>+TT</w:t>
              </w:r>
            </w:ins>
          </w:p>
        </w:tc>
        <w:tc>
          <w:tcPr>
            <w:tcW w:w="1366" w:type="pct"/>
            <w:gridSpan w:val="3"/>
            <w:tcBorders>
              <w:top w:val="single" w:color="auto" w:sz="4" w:space="0"/>
              <w:left w:val="single" w:color="auto" w:sz="4" w:space="0"/>
              <w:bottom w:val="nil"/>
              <w:right w:val="single" w:color="auto" w:sz="4" w:space="0"/>
            </w:tcBorders>
            <w:shd w:val="clear" w:color="auto" w:fill="auto"/>
          </w:tcPr>
          <w:p>
            <w:pPr>
              <w:pStyle w:val="52"/>
              <w:keepNext w:val="0"/>
              <w:keepLines w:val="0"/>
              <w:rPr>
                <w:ins w:id="1622" w:author="China Unicom" w:date="2025-05-09T17:18:16Z"/>
                <w:rFonts w:cs="v4.2.0"/>
                <w:lang w:eastAsia="zh-CN"/>
              </w:rPr>
            </w:pPr>
            <w:ins w:id="1623" w:author="China Unicom" w:date="2025-05-09T17:18:16Z">
              <w:r>
                <w:rPr>
                  <w:rFonts w:cs="v4.2.0"/>
                  <w:lang w:eastAsia="zh-CN"/>
                </w:rPr>
                <w:t>Same as parameters specified in Cell 1 columns-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624" w:author="China Unicom" w:date="2025-05-09T17:18:1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ins w:id="1625" w:author="China Unicom" w:date="2025-05-09T17:18:16Z"/>
              </w:rPr>
            </w:pPr>
            <w:ins w:id="1626" w:author="China Unicom" w:date="2025-05-09T17:18:16Z">
              <w:r>
                <w:rPr/>
                <w:t>Treselection</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27" w:author="China Unicom" w:date="2025-05-09T17:18:16Z"/>
              </w:rPr>
            </w:pPr>
            <w:ins w:id="1628" w:author="China Unicom" w:date="2025-05-09T17:18:16Z">
              <w:r>
                <w:rPr>
                  <w:rFonts w:cs="v4.2.0"/>
                </w:rPr>
                <w:t>s</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29" w:author="China Unicom" w:date="2025-05-09T17:18:16Z"/>
                <w:rFonts w:cs="v4.2.0"/>
                <w:lang w:eastAsia="zh-CN"/>
              </w:rPr>
            </w:pPr>
            <w:ins w:id="1630" w:author="China Unicom" w:date="2025-05-09T17:18:16Z">
              <w:r>
                <w:rPr>
                  <w:rFonts w:cs="v4.2.0"/>
                  <w:lang w:eastAsia="zh-CN"/>
                </w:rPr>
                <w:t>1</w:t>
              </w:r>
            </w:ins>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31" w:author="China Unicom" w:date="2025-05-09T17:18:16Z"/>
                <w:highlight w:val="none"/>
              </w:rPr>
            </w:pPr>
            <w:ins w:id="1632" w:author="China Unicom" w:date="2025-05-09T17:18:16Z">
              <w:r>
                <w:rPr>
                  <w:rFonts w:cs="v4.2.0"/>
                  <w:highlight w:val="none"/>
                </w:rPr>
                <w:t>0</w:t>
              </w:r>
            </w:ins>
            <w:ins w:id="1633" w:author="China Unicom" w:date="2025-05-09T17:18:16Z">
              <w:r>
                <w:rPr>
                  <w:rFonts w:hint="eastAsia" w:ascii="Arial" w:hAnsi="Arial" w:cs="Arial"/>
                  <w:sz w:val="18"/>
                  <w:highlight w:val="none"/>
                  <w:lang w:val="en-US" w:eastAsia="zh-CN"/>
                </w:rPr>
                <w:t>+TT</w:t>
              </w:r>
            </w:ins>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34" w:author="China Unicom" w:date="2025-05-09T17:18:16Z"/>
                <w:highlight w:val="none"/>
              </w:rPr>
            </w:pPr>
            <w:ins w:id="1635" w:author="China Unicom" w:date="2025-05-09T17:18:16Z">
              <w:r>
                <w:rPr>
                  <w:rFonts w:cs="v4.2.0"/>
                  <w:highlight w:val="none"/>
                </w:rPr>
                <w:t>0</w:t>
              </w:r>
            </w:ins>
            <w:ins w:id="1636" w:author="China Unicom" w:date="2025-05-09T17:18:16Z">
              <w:r>
                <w:rPr>
                  <w:rFonts w:hint="eastAsia" w:ascii="Arial" w:hAnsi="Arial" w:cs="Arial"/>
                  <w:sz w:val="18"/>
                  <w:highlight w:val="none"/>
                  <w:lang w:val="en-US" w:eastAsia="zh-CN"/>
                </w:rPr>
                <w:t>+TT</w:t>
              </w:r>
            </w:ins>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37" w:author="China Unicom" w:date="2025-05-09T17:18:16Z"/>
                <w:highlight w:val="none"/>
              </w:rPr>
            </w:pPr>
            <w:ins w:id="1638" w:author="China Unicom" w:date="2025-05-09T17:18:16Z">
              <w:r>
                <w:rPr>
                  <w:rFonts w:cs="v4.2.0"/>
                  <w:highlight w:val="none"/>
                </w:rPr>
                <w:t>0</w:t>
              </w:r>
            </w:ins>
            <w:ins w:id="1639" w:author="China Unicom" w:date="2025-05-09T17:18:16Z">
              <w:r>
                <w:rPr>
                  <w:rFonts w:hint="eastAsia" w:ascii="Arial" w:hAnsi="Arial" w:cs="Arial"/>
                  <w:sz w:val="18"/>
                  <w:highlight w:val="none"/>
                  <w:lang w:val="en-US" w:eastAsia="zh-CN"/>
                </w:rPr>
                <w:t>+TT</w:t>
              </w:r>
            </w:ins>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40" w:author="China Unicom" w:date="2025-05-09T17:18:16Z"/>
                <w:highlight w:val="none"/>
              </w:rPr>
            </w:pPr>
            <w:ins w:id="1641" w:author="China Unicom" w:date="2025-05-09T17:18:16Z">
              <w:r>
                <w:rPr>
                  <w:rFonts w:cs="v4.2.0"/>
                  <w:highlight w:val="none"/>
                </w:rPr>
                <w:t>0</w:t>
              </w:r>
            </w:ins>
            <w:ins w:id="1642" w:author="China Unicom" w:date="2025-05-09T17:18:16Z">
              <w:r>
                <w:rPr>
                  <w:rFonts w:hint="eastAsia" w:ascii="Arial" w:hAnsi="Arial" w:cs="Arial"/>
                  <w:sz w:val="18"/>
                  <w:highlight w:val="none"/>
                  <w:lang w:val="en-US" w:eastAsia="zh-CN"/>
                </w:rPr>
                <w:t>+TT</w:t>
              </w:r>
            </w:ins>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43" w:author="China Unicom" w:date="2025-05-09T17:18:16Z"/>
                <w:highlight w:val="none"/>
              </w:rPr>
            </w:pPr>
            <w:ins w:id="1644" w:author="China Unicom" w:date="2025-05-09T17:18:16Z">
              <w:r>
                <w:rPr>
                  <w:rFonts w:cs="v4.2.0"/>
                  <w:highlight w:val="none"/>
                </w:rPr>
                <w:t>0</w:t>
              </w:r>
            </w:ins>
            <w:ins w:id="1645" w:author="China Unicom" w:date="2025-05-09T17:18:16Z">
              <w:r>
                <w:rPr>
                  <w:rFonts w:hint="eastAsia" w:ascii="Arial" w:hAnsi="Arial" w:cs="Arial"/>
                  <w:sz w:val="18"/>
                  <w:highlight w:val="none"/>
                  <w:lang w:val="en-US" w:eastAsia="zh-CN"/>
                </w:rPr>
                <w:t>+TT</w:t>
              </w:r>
            </w:ins>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46" w:author="China Unicom" w:date="2025-05-09T17:18:16Z"/>
                <w:highlight w:val="none"/>
              </w:rPr>
            </w:pPr>
            <w:ins w:id="1647" w:author="China Unicom" w:date="2025-05-09T17:18:16Z">
              <w:r>
                <w:rPr>
                  <w:rFonts w:cs="v4.2.0"/>
                  <w:highlight w:val="none"/>
                </w:rPr>
                <w:t>0</w:t>
              </w:r>
            </w:ins>
            <w:ins w:id="1648" w:author="China Unicom" w:date="2025-05-09T17:18:16Z">
              <w:r>
                <w:rPr>
                  <w:rFonts w:hint="eastAsia" w:ascii="Arial" w:hAnsi="Arial" w:cs="Arial"/>
                  <w:sz w:val="18"/>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649" w:author="China Unicom" w:date="2025-05-09T17:18:1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ins w:id="1650" w:author="China Unicom" w:date="2025-05-09T17:18:16Z"/>
              </w:rPr>
            </w:pPr>
            <w:ins w:id="1651" w:author="China Unicom" w:date="2025-05-09T17:18:16Z">
              <w:r>
                <w:rPr/>
                <w:t>SintersearchP</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52" w:author="China Unicom" w:date="2025-05-09T17:18:16Z"/>
              </w:rPr>
            </w:pPr>
            <w:ins w:id="1653" w:author="China Unicom" w:date="2025-05-09T17:18:16Z">
              <w:r>
                <w:rPr>
                  <w:rFonts w:cs="v4.2.0"/>
                </w:rPr>
                <w:t>dB</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54" w:author="China Unicom" w:date="2025-05-09T17:18:16Z"/>
                <w:rFonts w:cs="v4.2.0"/>
                <w:lang w:eastAsia="zh-CN"/>
              </w:rPr>
            </w:pPr>
            <w:ins w:id="1655" w:author="China Unicom" w:date="2025-05-09T17:18:16Z">
              <w:r>
                <w:rPr>
                  <w:rFonts w:cs="v4.2.0"/>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56" w:author="China Unicom" w:date="2025-05-09T17:18:16Z"/>
                <w:highlight w:val="none"/>
              </w:rPr>
            </w:pPr>
            <w:ins w:id="1657" w:author="China Unicom" w:date="2025-05-09T17:18:16Z">
              <w:r>
                <w:rPr>
                  <w:rFonts w:cs="v4.2.0"/>
                  <w:highlight w:val="none"/>
                </w:rPr>
                <w:t>60</w:t>
              </w:r>
            </w:ins>
            <w:ins w:id="1658" w:author="China Unicom" w:date="2025-05-09T17:18:16Z">
              <w:r>
                <w:rPr>
                  <w:rFonts w:hint="eastAsia" w:ascii="Arial" w:hAnsi="Arial" w:cs="Arial"/>
                  <w:sz w:val="18"/>
                  <w:highlight w:val="none"/>
                  <w:lang w:val="en-US" w:eastAsia="zh-CN"/>
                </w:rPr>
                <w:t>+TT</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59" w:author="China Unicom" w:date="2025-05-09T17:18:16Z"/>
                <w:highlight w:val="none"/>
              </w:rPr>
            </w:pPr>
            <w:ins w:id="1660" w:author="China Unicom" w:date="2025-05-09T17:18:16Z">
              <w:r>
                <w:rPr>
                  <w:rFonts w:cs="v4.2.0"/>
                  <w:highlight w:val="none"/>
                </w:rPr>
                <w:t>60</w:t>
              </w:r>
            </w:ins>
            <w:ins w:id="1661" w:author="China Unicom" w:date="2025-05-09T17:18:16Z">
              <w:r>
                <w:rPr>
                  <w:rFonts w:hint="eastAsia" w:ascii="Arial" w:hAnsi="Arial" w:cs="Arial"/>
                  <w:sz w:val="18"/>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662" w:author="China Unicom" w:date="2025-05-09T17:18:1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ins w:id="1663" w:author="China Unicom" w:date="2025-05-09T17:18:16Z"/>
              </w:rPr>
            </w:pPr>
            <w:ins w:id="1664" w:author="China Unicom" w:date="2025-05-09T17:18:16Z">
              <w:r>
                <w:rPr/>
                <w:t xml:space="preserve">Propagation Condition </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65" w:author="China Unicom" w:date="2025-05-09T17:18:1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66" w:author="China Unicom" w:date="2025-05-09T17:18:16Z"/>
                <w:rFonts w:cs="v4.2.0"/>
                <w:lang w:eastAsia="zh-CN"/>
              </w:rPr>
            </w:pPr>
            <w:ins w:id="1667" w:author="China Unicom" w:date="2025-05-09T17:18:16Z">
              <w:r>
                <w:rPr>
                  <w:rFonts w:cs="v4.2.0"/>
                  <w:lang w:eastAsia="zh-CN"/>
                </w:rPr>
                <w:t>1</w:t>
              </w:r>
            </w:ins>
          </w:p>
        </w:tc>
        <w:tc>
          <w:tcPr>
            <w:tcW w:w="2818" w:type="pct"/>
            <w:gridSpan w:val="6"/>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68" w:author="China Unicom" w:date="2025-05-09T17:18:16Z"/>
              </w:rPr>
            </w:pPr>
            <w:ins w:id="1669" w:author="China Unicom" w:date="2025-05-09T17:18:16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670" w:author="China Unicom" w:date="2025-05-09T17:18:16Z"/>
        </w:trPr>
        <w:tc>
          <w:tcPr>
            <w:tcW w:w="5000" w:type="pct"/>
            <w:gridSpan w:val="9"/>
            <w:tcBorders>
              <w:top w:val="single" w:color="auto" w:sz="4" w:space="0"/>
              <w:left w:val="single" w:color="auto" w:sz="4" w:space="0"/>
              <w:bottom w:val="single" w:color="auto" w:sz="4" w:space="0"/>
              <w:right w:val="single" w:color="auto" w:sz="4" w:space="0"/>
            </w:tcBorders>
            <w:shd w:val="clear" w:color="auto" w:fill="auto"/>
          </w:tcPr>
          <w:p>
            <w:pPr>
              <w:pStyle w:val="66"/>
              <w:keepNext w:val="0"/>
              <w:keepLines w:val="0"/>
              <w:rPr>
                <w:ins w:id="1671" w:author="China Unicom" w:date="2025-05-09T17:18:16Z"/>
              </w:rPr>
            </w:pPr>
            <w:ins w:id="1672" w:author="China Unicom" w:date="2025-05-09T17:18:16Z">
              <w:r>
                <w:rPr/>
                <w:t>NOTE 1:</w:t>
              </w:r>
            </w:ins>
            <w:ins w:id="1673" w:author="China Unicom" w:date="2025-05-09T17:18:16Z">
              <w:r>
                <w:rPr/>
                <w:tab/>
              </w:r>
            </w:ins>
            <w:ins w:id="1674" w:author="China Unicom" w:date="2025-05-09T17:18:16Z">
              <w:r>
                <w:rPr/>
                <w:t xml:space="preserve">OCNG shall be used such that both cells are fully allocated and a constant total transmitted power spectral </w:t>
              </w:r>
            </w:ins>
            <w:ins w:id="1675" w:author="China Unicom" w:date="2025-05-09T17:18:16Z">
              <w:r>
                <w:rPr>
                  <w:rFonts w:cs="v4.2.0"/>
                </w:rPr>
                <w:t>density</w:t>
              </w:r>
            </w:ins>
            <w:ins w:id="1676" w:author="China Unicom" w:date="2025-05-09T17:18:16Z">
              <w:r>
                <w:rPr/>
                <w:t xml:space="preserve"> is achieved for all OFDM symbols.</w:t>
              </w:r>
            </w:ins>
          </w:p>
          <w:p>
            <w:pPr>
              <w:pStyle w:val="66"/>
              <w:keepNext w:val="0"/>
              <w:keepLines w:val="0"/>
              <w:rPr>
                <w:ins w:id="1677" w:author="China Unicom" w:date="2025-05-09T17:18:16Z"/>
              </w:rPr>
            </w:pPr>
            <w:ins w:id="1678" w:author="China Unicom" w:date="2025-05-09T17:18:16Z">
              <w:r>
                <w:rPr/>
                <w:t>NOTE 2:</w:t>
              </w:r>
            </w:ins>
            <w:ins w:id="1679" w:author="China Unicom" w:date="2025-05-09T17:18:16Z">
              <w:r>
                <w:rPr/>
                <w:tab/>
              </w:r>
            </w:ins>
            <w:ins w:id="1680" w:author="China Unicom" w:date="2025-05-09T17:18:16Z">
              <w:r>
                <w:rPr/>
                <w:t xml:space="preserve">Interference from other cells and noise sources not specified in the test is assumed to be constant over subcarriers and time and shall be modelled as AWGN of appropriate power for </w:t>
              </w:r>
            </w:ins>
            <w:ins w:id="1681" w:author="China Unicom" w:date="2025-05-09T17:18:16Z"/>
            <w:ins w:id="1682" w:author="China Unicom" w:date="2025-05-09T17:18:16Z"/>
            <w:ins w:id="1683" w:author="China Unicom" w:date="2025-05-09T17:18:16Z"/>
            <w:ins w:id="1684" w:author="China Unicom" w:date="2025-05-09T17:18:16Z">
              <w:r>
                <w:rPr/>
                <w:object>
                  <v:shape id="_x0000_i1029"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ins>
            <w:ins w:id="1686" w:author="China Unicom" w:date="2025-05-09T17:18:16Z"/>
            <w:ins w:id="1687" w:author="China Unicom" w:date="2025-05-09T17:18:16Z">
              <w:r>
                <w:rPr/>
                <w:t xml:space="preserve"> to be fulfilled.</w:t>
              </w:r>
            </w:ins>
          </w:p>
          <w:p>
            <w:pPr>
              <w:pStyle w:val="66"/>
              <w:keepNext w:val="0"/>
              <w:keepLines w:val="0"/>
              <w:rPr>
                <w:ins w:id="1688" w:author="China Unicom" w:date="2025-05-09T17:18:16Z"/>
                <w:rFonts w:cs="v4.2.0"/>
              </w:rPr>
            </w:pPr>
            <w:ins w:id="1689" w:author="China Unicom" w:date="2025-05-09T17:18:16Z">
              <w:r>
                <w:rPr/>
                <w:t>NOTE 3:</w:t>
              </w:r>
            </w:ins>
            <w:ins w:id="1690" w:author="China Unicom" w:date="2025-05-09T17:18:16Z">
              <w:r>
                <w:rPr/>
                <w:tab/>
              </w:r>
            </w:ins>
            <w:ins w:id="1691" w:author="China Unicom" w:date="2025-05-09T17:18:16Z">
              <w:r>
                <w:rPr/>
                <w:t>SS-RSRP levels have been derived from other parameters for information purposes. They are not settable parameters themselves.</w:t>
              </w:r>
            </w:ins>
          </w:p>
        </w:tc>
      </w:tr>
    </w:tbl>
    <w:p>
      <w:pPr>
        <w:rPr>
          <w:ins w:id="1692" w:author="China Unicom" w:date="2025-05-09T17:18:16Z"/>
          <w:lang w:eastAsia="zh-CN"/>
        </w:rPr>
      </w:pPr>
    </w:p>
    <w:p>
      <w:pPr>
        <w:rPr>
          <w:ins w:id="1693" w:author="China Unicom" w:date="2025-05-09T17:18:16Z"/>
        </w:rPr>
      </w:pPr>
      <w:ins w:id="1694" w:author="China Unicom" w:date="2025-05-09T17:18:16Z">
        <w:r>
          <w:rPr/>
          <w:t>The cell reselection delay to a higher priority cell is defined as the time from the beginning of time period T</w:t>
        </w:r>
      </w:ins>
      <w:ins w:id="1695" w:author="China Unicom" w:date="2025-05-09T17:18:16Z">
        <w:r>
          <w:rPr>
            <w:lang w:eastAsia="zh-CN"/>
          </w:rPr>
          <w:t>3</w:t>
        </w:r>
      </w:ins>
      <w:ins w:id="1696" w:author="China Unicom" w:date="2025-05-09T17:18:16Z">
        <w:r>
          <w:rPr/>
          <w:t xml:space="preserve">, to the moment when the UE camps again on Cell 2, and starts to send preambles on the PRACH for sending the </w:t>
        </w:r>
      </w:ins>
      <w:ins w:id="1697" w:author="China Unicom" w:date="2025-05-09T17:18:16Z">
        <w:r>
          <w:rPr>
            <w:i/>
            <w:lang w:eastAsia="zh-CN"/>
          </w:rPr>
          <w:t>RRCSetupRequest</w:t>
        </w:r>
      </w:ins>
      <w:ins w:id="1698" w:author="China Unicom" w:date="2025-05-09T17:18:16Z">
        <w:r>
          <w:rPr/>
          <w:t xml:space="preserve"> message to perform a </w:t>
        </w:r>
      </w:ins>
      <w:ins w:id="1699" w:author="China Unicom" w:date="2025-05-09T17:18:16Z">
        <w:r>
          <w:rPr>
            <w:lang w:eastAsia="zh-TW"/>
          </w:rPr>
          <w:t>Registration procedure for mobility and periodic registration update</w:t>
        </w:r>
      </w:ins>
      <w:ins w:id="1700" w:author="China Unicom" w:date="2025-05-09T17:18:16Z">
        <w:r>
          <w:rPr/>
          <w:t xml:space="preserve"> on Cell 2.</w:t>
        </w:r>
      </w:ins>
    </w:p>
    <w:p>
      <w:pPr>
        <w:rPr>
          <w:ins w:id="1701" w:author="China Unicom" w:date="2025-05-09T17:18:16Z"/>
        </w:rPr>
      </w:pPr>
      <w:ins w:id="1702" w:author="China Unicom" w:date="2025-05-09T17:18:16Z">
        <w:r>
          <w:rPr/>
          <w:t>The cell re-selection delay to a higher priority cell shall be less than 68 s.</w:t>
        </w:r>
      </w:ins>
    </w:p>
    <w:p>
      <w:pPr>
        <w:rPr>
          <w:ins w:id="1703" w:author="China Unicom" w:date="2025-05-09T17:18:16Z"/>
        </w:rPr>
      </w:pPr>
      <w:ins w:id="1704" w:author="China Unicom" w:date="2025-05-09T17:18:16Z">
        <w:r>
          <w:rPr/>
          <w:t xml:space="preserve">The cell reselection delay to a lower priority cell is defined as the time from the beginning of time period T1, to the moment when the UE camps on Cell 1, and starts to send preambles on the PRACH for sending the </w:t>
        </w:r>
      </w:ins>
      <w:ins w:id="1705" w:author="China Unicom" w:date="2025-05-09T17:18:16Z">
        <w:r>
          <w:rPr>
            <w:i/>
            <w:lang w:eastAsia="zh-CN"/>
          </w:rPr>
          <w:t>RRCSetupRequest</w:t>
        </w:r>
      </w:ins>
      <w:ins w:id="1706" w:author="China Unicom" w:date="2025-05-09T17:18:16Z">
        <w:r>
          <w:rPr/>
          <w:t xml:space="preserve"> message to perform a </w:t>
        </w:r>
      </w:ins>
      <w:ins w:id="1707" w:author="China Unicom" w:date="2025-05-09T17:18:16Z">
        <w:r>
          <w:rPr>
            <w:lang w:eastAsia="zh-TW"/>
          </w:rPr>
          <w:t>Registration procedure for mobility and periodic registration update</w:t>
        </w:r>
      </w:ins>
      <w:ins w:id="1708" w:author="China Unicom" w:date="2025-05-09T17:18:16Z">
        <w:r>
          <w:rPr/>
          <w:t xml:space="preserve"> on Cell 1.</w:t>
        </w:r>
      </w:ins>
    </w:p>
    <w:p>
      <w:pPr>
        <w:rPr>
          <w:ins w:id="1709" w:author="China Unicom" w:date="2025-05-09T17:18:16Z"/>
          <w:rFonts w:cs="v4.2.0"/>
        </w:rPr>
      </w:pPr>
      <w:ins w:id="1710" w:author="China Unicom" w:date="2025-05-09T17:18:16Z">
        <w:r>
          <w:rPr>
            <w:rFonts w:cs="v4.2.0"/>
          </w:rPr>
          <w:t>The cell re-selection delay to a lower priority cell shall be less than 8 s.</w:t>
        </w:r>
      </w:ins>
    </w:p>
    <w:p>
      <w:pPr>
        <w:rPr>
          <w:ins w:id="1711" w:author="China Unicom" w:date="2025-05-09T17:18:16Z"/>
          <w:rFonts w:cs="v4.2.0"/>
        </w:rPr>
      </w:pPr>
      <w:ins w:id="1712" w:author="China Unicom" w:date="2025-05-09T17:18:16Z">
        <w:r>
          <w:rPr>
            <w:rFonts w:cs="v4.2.0"/>
          </w:rPr>
          <w:t>The rate of correct cell reselections observed during repeated tests shall be at least 90 %.</w:t>
        </w:r>
      </w:ins>
    </w:p>
    <w:p>
      <w:pPr>
        <w:pStyle w:val="56"/>
        <w:keepLines w:val="0"/>
        <w:rPr>
          <w:ins w:id="1713" w:author="China Unicom" w:date="2025-05-09T17:18:16Z"/>
        </w:rPr>
      </w:pPr>
      <w:ins w:id="1714" w:author="China Unicom" w:date="2025-05-09T17:18:16Z">
        <w:r>
          <w:rPr/>
          <w:t>NOTE:</w:t>
        </w:r>
      </w:ins>
      <w:ins w:id="1715" w:author="China Unicom" w:date="2025-05-09T17:18:16Z">
        <w:r>
          <w:rPr/>
          <w:tab/>
        </w:r>
      </w:ins>
      <w:ins w:id="1716" w:author="China Unicom" w:date="2025-05-09T17:18:16Z">
        <w:r>
          <w:rPr/>
          <w:t xml:space="preserve">The cell re-selection delay to a higher priority cell can be expressed as: </w:t>
        </w:r>
      </w:ins>
      <w:ins w:id="1717" w:author="China Unicom" w:date="2025-05-09T17:18:16Z">
        <w:r>
          <w:rPr>
            <w:bCs/>
          </w:rPr>
          <w:t>T</w:t>
        </w:r>
      </w:ins>
      <w:ins w:id="1718" w:author="China Unicom" w:date="2025-05-09T17:18:16Z">
        <w:r>
          <w:rPr>
            <w:bCs/>
            <w:vertAlign w:val="subscript"/>
          </w:rPr>
          <w:t>higher_priority_search</w:t>
        </w:r>
      </w:ins>
      <w:ins w:id="1719" w:author="China Unicom" w:date="2025-05-09T17:18:16Z">
        <w:r>
          <w:rPr/>
          <w:t xml:space="preserve"> + T</w:t>
        </w:r>
      </w:ins>
      <w:ins w:id="1720" w:author="China Unicom" w:date="2025-05-09T17:18:16Z">
        <w:r>
          <w:rPr>
            <w:vertAlign w:val="subscript"/>
          </w:rPr>
          <w:t>evaluate</w:t>
        </w:r>
      </w:ins>
      <w:ins w:id="1721" w:author="China Unicom" w:date="2025-05-09T17:18:16Z">
        <w:r>
          <w:rPr>
            <w:vertAlign w:val="subscript"/>
            <w:lang w:eastAsia="zh-CN"/>
          </w:rPr>
          <w:t>, NR_</w:t>
        </w:r>
      </w:ins>
      <w:ins w:id="1722" w:author="China Unicom" w:date="2025-05-09T17:18:16Z">
        <w:r>
          <w:rPr>
            <w:vertAlign w:val="subscript"/>
          </w:rPr>
          <w:t xml:space="preserve"> inter</w:t>
        </w:r>
      </w:ins>
      <w:ins w:id="1723" w:author="China Unicom" w:date="2025-05-09T17:18:16Z">
        <w:r>
          <w:rPr/>
          <w:t xml:space="preserve"> + T</w:t>
        </w:r>
      </w:ins>
      <w:ins w:id="1724" w:author="China Unicom" w:date="2025-05-09T17:18:16Z">
        <w:r>
          <w:rPr>
            <w:vertAlign w:val="subscript"/>
          </w:rPr>
          <w:t>SI</w:t>
        </w:r>
      </w:ins>
      <w:ins w:id="1725" w:author="China Unicom" w:date="2025-05-09T17:18:16Z">
        <w:r>
          <w:rPr>
            <w:vertAlign w:val="subscript"/>
            <w:lang w:eastAsia="zh-CN"/>
          </w:rPr>
          <w:t>-NR</w:t>
        </w:r>
      </w:ins>
      <w:ins w:id="1726" w:author="China Unicom" w:date="2025-05-09T17:18:16Z">
        <w:r>
          <w:rPr/>
          <w:t>, and to a lower priority cell can be expressed as: T</w:t>
        </w:r>
      </w:ins>
      <w:ins w:id="1727" w:author="China Unicom" w:date="2025-05-09T17:18:16Z">
        <w:r>
          <w:rPr>
            <w:vertAlign w:val="subscript"/>
          </w:rPr>
          <w:t>evaluate</w:t>
        </w:r>
      </w:ins>
      <w:ins w:id="1728" w:author="China Unicom" w:date="2025-05-09T17:18:16Z">
        <w:r>
          <w:rPr>
            <w:vertAlign w:val="subscript"/>
            <w:lang w:eastAsia="zh-CN"/>
          </w:rPr>
          <w:t>, NR_</w:t>
        </w:r>
      </w:ins>
      <w:ins w:id="1729" w:author="China Unicom" w:date="2025-05-09T17:18:16Z">
        <w:r>
          <w:rPr>
            <w:vertAlign w:val="subscript"/>
          </w:rPr>
          <w:t xml:space="preserve"> inter</w:t>
        </w:r>
      </w:ins>
      <w:ins w:id="1730" w:author="China Unicom" w:date="2025-05-09T17:18:16Z">
        <w:r>
          <w:rPr/>
          <w:t xml:space="preserve"> + T</w:t>
        </w:r>
      </w:ins>
      <w:ins w:id="1731" w:author="China Unicom" w:date="2025-05-09T17:18:16Z">
        <w:r>
          <w:rPr>
            <w:vertAlign w:val="subscript"/>
          </w:rPr>
          <w:t>SI</w:t>
        </w:r>
      </w:ins>
      <w:ins w:id="1732" w:author="China Unicom" w:date="2025-05-09T17:18:16Z">
        <w:r>
          <w:rPr>
            <w:vertAlign w:val="subscript"/>
            <w:lang w:eastAsia="zh-CN"/>
          </w:rPr>
          <w:t>-NR</w:t>
        </w:r>
      </w:ins>
      <w:ins w:id="1733" w:author="China Unicom" w:date="2025-05-09T17:18:16Z">
        <w:r>
          <w:rPr/>
          <w:t>,</w:t>
        </w:r>
      </w:ins>
    </w:p>
    <w:p>
      <w:pPr>
        <w:rPr>
          <w:ins w:id="1734" w:author="China Unicom" w:date="2025-05-09T17:18:16Z"/>
        </w:rPr>
      </w:pPr>
      <w:ins w:id="1735" w:author="China Unicom" w:date="2025-05-09T17:18:16Z">
        <w:r>
          <w:rPr/>
          <w:t>Where:</w:t>
        </w:r>
      </w:ins>
    </w:p>
    <w:p>
      <w:pPr>
        <w:ind w:left="1985" w:hanging="1701"/>
        <w:rPr>
          <w:ins w:id="1736" w:author="China Unicom" w:date="2025-05-09T17:18:16Z"/>
          <w:rFonts w:cs="v4.2.0"/>
        </w:rPr>
      </w:pPr>
      <w:ins w:id="1737" w:author="China Unicom" w:date="2025-05-09T17:18:16Z">
        <w:r>
          <w:rPr>
            <w:rFonts w:cs="v4.2.0"/>
            <w:bCs/>
          </w:rPr>
          <w:t>T</w:t>
        </w:r>
      </w:ins>
      <w:ins w:id="1738" w:author="China Unicom" w:date="2025-05-09T17:18:16Z">
        <w:r>
          <w:rPr>
            <w:rFonts w:cs="v4.2.0"/>
            <w:bCs/>
            <w:vertAlign w:val="subscript"/>
          </w:rPr>
          <w:t>higher_priority_search</w:t>
        </w:r>
      </w:ins>
      <w:ins w:id="1739" w:author="China Unicom" w:date="2025-05-09T17:18:16Z">
        <w:r>
          <w:rPr>
            <w:rFonts w:cs="v4.2.0"/>
            <w:vertAlign w:val="subscript"/>
          </w:rPr>
          <w:tab/>
        </w:r>
      </w:ins>
      <w:ins w:id="1740" w:author="China Unicom" w:date="2025-05-09T17:18:16Z">
        <w:r>
          <w:rPr>
            <w:rFonts w:cs="v4.2.0"/>
          </w:rPr>
          <w:t xml:space="preserve">See </w:t>
        </w:r>
      </w:ins>
      <w:ins w:id="1741" w:author="China Unicom" w:date="2025-05-09T17:18:16Z">
        <w:r>
          <w:rPr/>
          <w:t>clause</w:t>
        </w:r>
      </w:ins>
      <w:ins w:id="1742" w:author="China Unicom" w:date="2025-05-09T17:18:16Z">
        <w:r>
          <w:rPr>
            <w:rFonts w:hint="eastAsia" w:eastAsia="宋体"/>
            <w:lang w:val="en-US" w:eastAsia="zh-CN"/>
          </w:rPr>
          <w:t xml:space="preserve"> </w:t>
        </w:r>
      </w:ins>
      <w:ins w:id="1743" w:author="China Unicom" w:date="2025-05-09T17:18:16Z">
        <w:r>
          <w:rPr/>
          <w:t>4.2.2.7</w:t>
        </w:r>
      </w:ins>
    </w:p>
    <w:p>
      <w:pPr>
        <w:ind w:left="1985" w:hanging="1701"/>
        <w:rPr>
          <w:ins w:id="1744" w:author="China Unicom" w:date="2025-05-09T17:18:16Z"/>
        </w:rPr>
      </w:pPr>
      <w:ins w:id="1745" w:author="China Unicom" w:date="2025-05-09T17:18:16Z">
        <w:r>
          <w:rPr>
            <w:rFonts w:cs="v4.2.0"/>
          </w:rPr>
          <w:t>T</w:t>
        </w:r>
      </w:ins>
      <w:ins w:id="1746" w:author="China Unicom" w:date="2025-05-09T17:18:16Z">
        <w:r>
          <w:rPr>
            <w:rFonts w:cs="v4.2.0"/>
            <w:vertAlign w:val="subscript"/>
          </w:rPr>
          <w:t>evaluate</w:t>
        </w:r>
      </w:ins>
      <w:ins w:id="1747" w:author="China Unicom" w:date="2025-05-09T17:18:16Z">
        <w:r>
          <w:rPr>
            <w:rFonts w:cs="v4.2.0"/>
            <w:vertAlign w:val="subscript"/>
            <w:lang w:eastAsia="zh-CN"/>
          </w:rPr>
          <w:t>, NR_</w:t>
        </w:r>
      </w:ins>
      <w:ins w:id="1748" w:author="China Unicom" w:date="2025-05-09T17:18:16Z">
        <w:r>
          <w:rPr>
            <w:rFonts w:cs="v4.2.0"/>
            <w:vertAlign w:val="subscript"/>
          </w:rPr>
          <w:t xml:space="preserve"> inter</w:t>
        </w:r>
      </w:ins>
      <w:ins w:id="1749" w:author="China Unicom" w:date="2025-05-09T17:18:16Z">
        <w:r>
          <w:rPr/>
          <w:tab/>
        </w:r>
      </w:ins>
      <w:ins w:id="1750" w:author="China Unicom" w:date="2025-05-09T17:18:16Z">
        <w:r>
          <w:rPr/>
          <w:t>See Table 4.2C.2.4-1 in clause</w:t>
        </w:r>
      </w:ins>
      <w:ins w:id="1751" w:author="China Unicom" w:date="2025-05-09T17:18:16Z">
        <w:r>
          <w:rPr>
            <w:rFonts w:hint="eastAsia" w:eastAsia="宋体"/>
            <w:lang w:val="en-US" w:eastAsia="zh-CN"/>
          </w:rPr>
          <w:t xml:space="preserve"> </w:t>
        </w:r>
      </w:ins>
      <w:ins w:id="1752" w:author="China Unicom" w:date="2025-05-09T17:18:16Z">
        <w:r>
          <w:rPr/>
          <w:t>4.2</w:t>
        </w:r>
      </w:ins>
      <w:ins w:id="1753" w:author="China Unicom" w:date="2025-05-09T17:18:16Z">
        <w:r>
          <w:rPr>
            <w:rFonts w:eastAsia="Malgun Gothic"/>
            <w:lang w:eastAsia="ko-KR"/>
          </w:rPr>
          <w:t>C</w:t>
        </w:r>
      </w:ins>
      <w:ins w:id="1754" w:author="China Unicom" w:date="2025-05-09T17:18:16Z">
        <w:r>
          <w:rPr/>
          <w:t>.2.4</w:t>
        </w:r>
      </w:ins>
    </w:p>
    <w:p>
      <w:pPr>
        <w:ind w:left="1702" w:hanging="1418"/>
        <w:rPr>
          <w:ins w:id="1755" w:author="China Unicom" w:date="2025-05-09T17:18:16Z"/>
          <w:rFonts w:cs="v4.2.0"/>
        </w:rPr>
      </w:pPr>
      <w:ins w:id="1756" w:author="China Unicom" w:date="2025-05-09T17:18:16Z">
        <w:r>
          <w:rPr/>
          <w:t>T</w:t>
        </w:r>
      </w:ins>
      <w:ins w:id="1757" w:author="China Unicom" w:date="2025-05-09T17:18:16Z">
        <w:r>
          <w:rPr>
            <w:vertAlign w:val="subscript"/>
          </w:rPr>
          <w:t>SI</w:t>
        </w:r>
      </w:ins>
      <w:ins w:id="1758" w:author="China Unicom" w:date="2025-05-09T17:18:16Z">
        <w:r>
          <w:rPr>
            <w:rFonts w:cs="v4.2.0"/>
            <w:vertAlign w:val="subscript"/>
            <w:lang w:eastAsia="zh-CN"/>
          </w:rPr>
          <w:t>-NR</w:t>
        </w:r>
      </w:ins>
      <w:ins w:id="1759" w:author="China Unicom" w:date="2025-05-09T17:18:16Z">
        <w:r>
          <w:rPr/>
          <w:tab/>
        </w:r>
      </w:ins>
      <w:ins w:id="1760" w:author="China Unicom" w:date="2025-05-09T17:18:16Z">
        <w:r>
          <w:rPr/>
          <w:t>Maximum repetition period of relevant system info blocks that needs to be received by the UE to camp on a cell; 1280 ms is assumed in this test case.</w:t>
        </w:r>
      </w:ins>
    </w:p>
    <w:p>
      <w:pPr>
        <w:rPr>
          <w:ins w:id="1761" w:author="China Unicom" w:date="2025-05-09T17:18:16Z"/>
          <w:rFonts w:hint="eastAsia" w:eastAsia="宋体"/>
          <w:lang w:val="en-US" w:eastAsia="zh-CN"/>
        </w:rPr>
      </w:pPr>
      <w:ins w:id="1762" w:author="China Unicom" w:date="2025-05-09T17:18:16Z">
        <w:r>
          <w:rPr/>
          <w:t xml:space="preserve">This gives a total of 67.68 s, allow 68 s for </w:t>
        </w:r>
      </w:ins>
      <w:ins w:id="1763" w:author="China Unicom" w:date="2025-05-09T17:18:16Z">
        <w:r>
          <w:rPr>
            <w:rFonts w:cs="v4.2.0"/>
          </w:rPr>
          <w:t>the cell re-selection delay to a higher priority</w:t>
        </w:r>
      </w:ins>
      <w:ins w:id="1764" w:author="China Unicom" w:date="2025-05-09T17:18:16Z">
        <w:r>
          <w:rPr>
            <w:rFonts w:hint="eastAsia" w:eastAsia="宋体" w:cs="v4.2.0"/>
            <w:lang w:val="en-US" w:eastAsia="zh-CN"/>
          </w:rPr>
          <w:t>.</w:t>
        </w:r>
      </w:ins>
    </w:p>
    <w:p/>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
    <w:altName w:val="Yu Gothic"/>
    <w:panose1 w:val="020B0604020202020204"/>
    <w:charset w:val="80"/>
    <w:family w:val="roman"/>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54088E"/>
    <w:multiLevelType w:val="singleLevel"/>
    <w:tmpl w:val="1B54088E"/>
    <w:lvl w:ilvl="0" w:tentative="0">
      <w:start w:val="1"/>
      <w:numFmt w:val="decimal"/>
      <w:lvlText w:val="%1."/>
      <w:lvlJc w:val="left"/>
      <w:pPr>
        <w:ind w:left="425" w:hanging="425"/>
      </w:pPr>
      <w:rPr>
        <w:rFonts w:hint="default"/>
      </w:rPr>
    </w:lvl>
  </w:abstractNum>
  <w:abstractNum w:abstractNumId="1">
    <w:nsid w:val="64E444A1"/>
    <w:multiLevelType w:val="multilevel"/>
    <w:tmpl w:val="64E444A1"/>
    <w:lvl w:ilvl="0" w:tentative="0">
      <w:start w:val="1"/>
      <w:numFmt w:val="bullet"/>
      <w:lvlText w:val="-"/>
      <w:lvlJc w:val="left"/>
      <w:pPr>
        <w:ind w:left="785" w:hanging="360"/>
      </w:pPr>
      <w:rPr>
        <w:rFonts w:hint="default"/>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577230F"/>
    <w:rsid w:val="144A032D"/>
    <w:rsid w:val="42EC6E60"/>
    <w:rsid w:val="53512B29"/>
    <w:rsid w:val="5A8955B6"/>
    <w:rsid w:val="5ECA18D3"/>
    <w:rsid w:val="602F0EC9"/>
    <w:rsid w:val="628317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5</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2025-05-09T13:06:42Z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R5-252433</vt:lpwstr>
  </property>
  <property fmtid="{D5CDD505-2E9C-101B-9397-08002B2CF9AE}" pid="10" name="Spec#">
    <vt:lpwstr>38.533</vt:lpwstr>
  </property>
  <property fmtid="{D5CDD505-2E9C-101B-9397-08002B2CF9AE}" pid="11" name="Cr#">
    <vt:lpwstr>3903</vt:lpwstr>
  </property>
  <property fmtid="{D5CDD505-2E9C-101B-9397-08002B2CF9AE}" pid="12" name="Revision">
    <vt:lpwstr>-</vt:lpwstr>
  </property>
  <property fmtid="{D5CDD505-2E9C-101B-9397-08002B2CF9AE}" pid="13" name="Version">
    <vt:lpwstr>18.6.1</vt:lpwstr>
  </property>
  <property fmtid="{D5CDD505-2E9C-101B-9397-08002B2CF9AE}" pid="14" name="CrTitle">
    <vt:lpwstr>Addition of NR SA FR1-FR1 Cell re-selection with TN carrier for Satellite Access in 14.1.12</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1A16FA109B114E909B1B843617C8CCC7</vt:lpwstr>
  </property>
</Properties>
</file>